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D4890" w14:textId="77777777"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14:paraId="08B56DD8" w14:textId="77777777" w:rsidR="00B3448B" w:rsidRPr="00642E12" w:rsidRDefault="00B3448B" w:rsidP="00B3448B"/>
    <w:p w14:paraId="3343AD6B" w14:textId="77777777"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817693"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F92F1F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817693" w:rsidRPr="00883461">
        <w:rPr>
          <w:rStyle w:val="a9"/>
        </w:rPr>
        <w:fldChar w:fldCharType="separate"/>
      </w:r>
      <w:r w:rsidR="00F92F1F" w:rsidRPr="00F92F1F">
        <w:rPr>
          <w:rStyle w:val="a9"/>
        </w:rPr>
        <w:t>Акционерное общество "Енисейское речное пароходство" (филиал АО «ЕРП» Подтесовская ремонтно-эксплуатационная база флота)</w:t>
      </w:r>
      <w:r w:rsidR="00817693"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14:paraId="4660B351" w14:textId="77777777"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14:paraId="2DBA1EFA" w14:textId="7777777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06CC1547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5E58F904" w14:textId="77777777"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1655FF73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7C358EF4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14:paraId="3CED9882" w14:textId="7777777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58432BDE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23F6D5B1" w14:textId="77777777"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4F70AC4F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308F37B4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0158C88A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461208EF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14:paraId="09BBF302" w14:textId="7777777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020096CF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6BA64608" w14:textId="77777777"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64D9A202" w14:textId="77777777"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0C29164C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1F4926D8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54640003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1B61613D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01DC1517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7321C21C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71209333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14:paraId="3767BCB0" w14:textId="77777777" w:rsidTr="004654AF">
        <w:trPr>
          <w:jc w:val="center"/>
        </w:trPr>
        <w:tc>
          <w:tcPr>
            <w:tcW w:w="3518" w:type="dxa"/>
            <w:vAlign w:val="center"/>
          </w:tcPr>
          <w:p w14:paraId="0A66415D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0FE631A7" w14:textId="77777777"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0D0B953C" w14:textId="77777777"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1068CFCE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1FF8BD5F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2485AD72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375BB047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538660AB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653767E5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1999ABFD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14:paraId="160F3C16" w14:textId="77777777" w:rsidTr="004654AF">
        <w:trPr>
          <w:jc w:val="center"/>
        </w:trPr>
        <w:tc>
          <w:tcPr>
            <w:tcW w:w="3518" w:type="dxa"/>
            <w:vAlign w:val="center"/>
          </w:tcPr>
          <w:p w14:paraId="21BE731F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2253352B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</w:t>
            </w:r>
          </w:p>
        </w:tc>
        <w:tc>
          <w:tcPr>
            <w:tcW w:w="3118" w:type="dxa"/>
            <w:vAlign w:val="center"/>
          </w:tcPr>
          <w:p w14:paraId="6D2B8258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</w:t>
            </w:r>
          </w:p>
        </w:tc>
        <w:tc>
          <w:tcPr>
            <w:tcW w:w="1063" w:type="dxa"/>
            <w:vAlign w:val="center"/>
          </w:tcPr>
          <w:p w14:paraId="39344E00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6A11C5C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DC9BE6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169" w:type="dxa"/>
            <w:vAlign w:val="center"/>
          </w:tcPr>
          <w:p w14:paraId="0F9A4C1D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69" w:type="dxa"/>
            <w:vAlign w:val="center"/>
          </w:tcPr>
          <w:p w14:paraId="2D66AE15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57312249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2FD2F60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2A1BC4AD" w14:textId="77777777" w:rsidTr="004654AF">
        <w:trPr>
          <w:jc w:val="center"/>
        </w:trPr>
        <w:tc>
          <w:tcPr>
            <w:tcW w:w="3518" w:type="dxa"/>
            <w:vAlign w:val="center"/>
          </w:tcPr>
          <w:p w14:paraId="6180D309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262CDF35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591</w:t>
            </w:r>
          </w:p>
        </w:tc>
        <w:tc>
          <w:tcPr>
            <w:tcW w:w="3118" w:type="dxa"/>
            <w:vAlign w:val="center"/>
          </w:tcPr>
          <w:p w14:paraId="227BAD0D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591</w:t>
            </w:r>
          </w:p>
        </w:tc>
        <w:tc>
          <w:tcPr>
            <w:tcW w:w="1063" w:type="dxa"/>
            <w:vAlign w:val="center"/>
          </w:tcPr>
          <w:p w14:paraId="7DAA996B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4CCABF0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AECD8A7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69" w:type="dxa"/>
            <w:vAlign w:val="center"/>
          </w:tcPr>
          <w:p w14:paraId="3B403691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</w:t>
            </w:r>
          </w:p>
        </w:tc>
        <w:tc>
          <w:tcPr>
            <w:tcW w:w="1169" w:type="dxa"/>
            <w:vAlign w:val="center"/>
          </w:tcPr>
          <w:p w14:paraId="297A1F7C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D16A479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78B09A4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1E6F2515" w14:textId="77777777" w:rsidTr="004654AF">
        <w:trPr>
          <w:jc w:val="center"/>
        </w:trPr>
        <w:tc>
          <w:tcPr>
            <w:tcW w:w="3518" w:type="dxa"/>
            <w:vAlign w:val="center"/>
          </w:tcPr>
          <w:p w14:paraId="0654F8E4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04DD06B8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118" w:type="dxa"/>
            <w:vAlign w:val="center"/>
          </w:tcPr>
          <w:p w14:paraId="2E5763B0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063" w:type="dxa"/>
            <w:vAlign w:val="center"/>
          </w:tcPr>
          <w:p w14:paraId="69981C2B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B7D978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C2B042F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169" w:type="dxa"/>
            <w:vAlign w:val="center"/>
          </w:tcPr>
          <w:p w14:paraId="494C7FBA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CCD7C4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B7E41D6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5B07B1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12575823" w14:textId="77777777" w:rsidTr="004654AF">
        <w:trPr>
          <w:jc w:val="center"/>
        </w:trPr>
        <w:tc>
          <w:tcPr>
            <w:tcW w:w="3518" w:type="dxa"/>
            <w:vAlign w:val="center"/>
          </w:tcPr>
          <w:p w14:paraId="28EE568B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A7AEA03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387054ED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876C7C9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FDB52FF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C0BC67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AC9CE86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B04B7EE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F1109B8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BAE8CAC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14:paraId="7A419841" w14:textId="77777777" w:rsidTr="004654AF">
        <w:trPr>
          <w:jc w:val="center"/>
        </w:trPr>
        <w:tc>
          <w:tcPr>
            <w:tcW w:w="3518" w:type="dxa"/>
            <w:vAlign w:val="center"/>
          </w:tcPr>
          <w:p w14:paraId="3BDCEC4A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2561A7DA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2E712F49" w14:textId="77777777" w:rsidR="00AF1EDF" w:rsidRPr="00F06873" w:rsidRDefault="00F92F1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72FDC3C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1220C609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E5A11C0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067BB5B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68B6C46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DC58794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DEF23EA" w14:textId="77777777" w:rsidR="00AF1EDF" w:rsidRPr="00F06873" w:rsidRDefault="00F92F1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417AE40F" w14:textId="77777777"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228BE366" w14:textId="77777777"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14:paraId="2A8CA444" w14:textId="7777777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6B9F92A0" w14:textId="77777777"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14:paraId="63C8E468" w14:textId="77777777"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14:paraId="2CEF535B" w14:textId="77777777"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14:paraId="745DA146" w14:textId="77777777"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4700E4C1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14:paraId="0854905D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2F3307D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53C19F72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460EC369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3F6B7BAB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197437E0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14:paraId="1A903D4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14:paraId="6B00C157" w14:textId="7777777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14:paraId="708690C1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756C23F6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50AC8B47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066806D3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5FDA92EF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5F43C333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45A45657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4C912723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77975A41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046E6913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1AC1C251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16484AAF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6E65EA52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56DB4852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14:paraId="3572476F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14:paraId="7C2B3866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11FA169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14:paraId="557FF277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8859759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80BFC30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6ED68285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365A144A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38C92AFB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14:paraId="1882BFB2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14:paraId="192D8409" w14:textId="77777777" w:rsidTr="004654AF">
        <w:tc>
          <w:tcPr>
            <w:tcW w:w="959" w:type="dxa"/>
            <w:shd w:val="clear" w:color="auto" w:fill="auto"/>
            <w:vAlign w:val="center"/>
          </w:tcPr>
          <w:p w14:paraId="170610DB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14:paraId="5EC16AE9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2F662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6FBE0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D967F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7701C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8C9B18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26B319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B1959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C44441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7B444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F67F3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7BB97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864167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87D0F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668E861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797BF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75514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BCEBC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AE5EA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2F8D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098A8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D555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B01BF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92F1F" w:rsidRPr="00F06873" w14:paraId="654036B2" w14:textId="77777777" w:rsidTr="004654AF">
        <w:tc>
          <w:tcPr>
            <w:tcW w:w="959" w:type="dxa"/>
            <w:shd w:val="clear" w:color="auto" w:fill="auto"/>
            <w:vAlign w:val="center"/>
          </w:tcPr>
          <w:p w14:paraId="022F14AE" w14:textId="77777777" w:rsidR="00F92F1F" w:rsidRPr="00F06873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3390EA8" w14:textId="77777777" w:rsidR="00F92F1F" w:rsidRPr="00F92F1F" w:rsidRDefault="00F92F1F" w:rsidP="001B19D8">
            <w:pPr>
              <w:jc w:val="center"/>
              <w:rPr>
                <w:b/>
                <w:sz w:val="18"/>
                <w:szCs w:val="18"/>
              </w:rPr>
            </w:pPr>
            <w:r w:rsidRPr="00F92F1F">
              <w:rPr>
                <w:b/>
                <w:sz w:val="18"/>
                <w:szCs w:val="18"/>
              </w:rPr>
              <w:t>филиал АО «ЕРП» Подтесовская ремонтно-эксплуатационная база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F42CC2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65E44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F3041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0F06B6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54223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B221E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CB670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3D16E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CA41973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71047A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0C5A2E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071E9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2D097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7D174E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7D69E7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54830F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349C81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64FAB2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F265D8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39C784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A7E7B2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4670823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DBADA5B" w14:textId="77777777" w:rsidTr="004654AF">
        <w:tc>
          <w:tcPr>
            <w:tcW w:w="959" w:type="dxa"/>
            <w:shd w:val="clear" w:color="auto" w:fill="auto"/>
            <w:vAlign w:val="center"/>
          </w:tcPr>
          <w:p w14:paraId="6B7F25C6" w14:textId="77777777" w:rsidR="00F92F1F" w:rsidRPr="00F06873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7D9185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флот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877B6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94ED71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65BA2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A43E0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ED02D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92B997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8E6946C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D8C06A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65A596F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25B04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7E82E34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416F0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4C16A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00E2C1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BD0D0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AA57C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F6660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B3FFB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66EB8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6642C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1DAB7A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34874EF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DDC6E9F" w14:textId="77777777" w:rsidTr="004654AF">
        <w:tc>
          <w:tcPr>
            <w:tcW w:w="959" w:type="dxa"/>
            <w:shd w:val="clear" w:color="auto" w:fill="auto"/>
            <w:vAlign w:val="center"/>
          </w:tcPr>
          <w:p w14:paraId="24578D42" w14:textId="77777777" w:rsidR="00F92F1F" w:rsidRPr="00F06873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DD2D94B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Бункерстанция-12 (02), пр. Р16К (бункерстанция механи</w:t>
            </w:r>
            <w:r w:rsidRPr="00F92F1F">
              <w:rPr>
                <w:i/>
                <w:sz w:val="18"/>
                <w:szCs w:val="18"/>
              </w:rPr>
              <w:lastRenderedPageBreak/>
              <w:t>зированная)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E6F48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340AB0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EEE5C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1F26EF2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96F75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9C35C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1C8C7D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A7A98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11F3D6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83ED24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E2D4B8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B864E3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030F93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37957F4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2FE9CC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28F12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B7D2DA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20B79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2FA66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10482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AD3F4F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762A18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7A52007" w14:textId="77777777" w:rsidTr="004654AF">
        <w:tc>
          <w:tcPr>
            <w:tcW w:w="959" w:type="dxa"/>
            <w:shd w:val="clear" w:color="auto" w:fill="auto"/>
            <w:vAlign w:val="center"/>
          </w:tcPr>
          <w:p w14:paraId="4C8C9FC7" w14:textId="77777777" w:rsidR="00F92F1F" w:rsidRPr="00F06873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9DA833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E89A5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76C345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2DED9C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012E58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5BDA6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D6ABF7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8FD096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41EA9F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D2D7B0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A95394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F82A0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7169D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F7583E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012041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3F66BB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54FD5C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887BB3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E7498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BBAB7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C6F3F8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A43BD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5590E9" w14:textId="77777777" w:rsidR="00F92F1F" w:rsidRPr="00F06873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EEBCAE7" w14:textId="77777777" w:rsidTr="004654AF">
        <w:tc>
          <w:tcPr>
            <w:tcW w:w="959" w:type="dxa"/>
            <w:shd w:val="clear" w:color="auto" w:fill="auto"/>
            <w:vAlign w:val="center"/>
          </w:tcPr>
          <w:p w14:paraId="64CA56C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70E16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83C1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997A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073B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7E60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3B25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2383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6FF6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4DF0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15A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DFF1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2F4B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66B3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082D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D2A4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04AD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8BB4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C69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C3F1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2424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9D01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434E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53009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E785051" w14:textId="77777777" w:rsidTr="004654AF">
        <w:tc>
          <w:tcPr>
            <w:tcW w:w="959" w:type="dxa"/>
            <w:shd w:val="clear" w:color="auto" w:fill="auto"/>
            <w:vAlign w:val="center"/>
          </w:tcPr>
          <w:p w14:paraId="46D3E7D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A7220D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628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60F2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444D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5C2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7809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06E5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B009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616B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6C6E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E221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2862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4C53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28B9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773E6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5D4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ABA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AA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A5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6E79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B2D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4603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A140E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803602A" w14:textId="77777777" w:rsidTr="004654AF">
        <w:tc>
          <w:tcPr>
            <w:tcW w:w="959" w:type="dxa"/>
            <w:shd w:val="clear" w:color="auto" w:fill="auto"/>
            <w:vAlign w:val="center"/>
          </w:tcPr>
          <w:p w14:paraId="58AE0C4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81A5D0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70CA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1C8B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188F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42C7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DFE0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AB5F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6E3B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F9F3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0449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8457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0DF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0648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122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E89C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CB7A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21F5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EFC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A7A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56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7CC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B5C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A6E64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A44BD1A" w14:textId="77777777" w:rsidTr="004654AF">
        <w:tc>
          <w:tcPr>
            <w:tcW w:w="959" w:type="dxa"/>
            <w:shd w:val="clear" w:color="auto" w:fill="auto"/>
            <w:vAlign w:val="center"/>
          </w:tcPr>
          <w:p w14:paraId="248CE48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C26FA03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Бункерстанция-13 (03), пр. Р16К (бункерстанция механизированная)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214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D89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D491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E25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775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FF45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C2500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A38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89B6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3630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6001A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08DD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82E54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463F4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A58C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03A2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76B0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4DC1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F270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0B5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DE6B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1C47E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634A2CC" w14:textId="77777777" w:rsidTr="004654AF">
        <w:tc>
          <w:tcPr>
            <w:tcW w:w="959" w:type="dxa"/>
            <w:shd w:val="clear" w:color="auto" w:fill="auto"/>
            <w:vAlign w:val="center"/>
          </w:tcPr>
          <w:p w14:paraId="6A178B3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44424E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498C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A147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5209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432D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2C8B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F57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0E5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6935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393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FFB2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6AC9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B81E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893E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33095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3AB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273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043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71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F27E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DBD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4FFD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EBC3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6A301A7" w14:textId="77777777" w:rsidTr="004654AF">
        <w:tc>
          <w:tcPr>
            <w:tcW w:w="959" w:type="dxa"/>
            <w:shd w:val="clear" w:color="auto" w:fill="auto"/>
            <w:vAlign w:val="center"/>
          </w:tcPr>
          <w:p w14:paraId="1C564F1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624FD2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1156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29AA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6ED2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7F0D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37DF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924F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124D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3736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2EEF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9873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8348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7635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E2FF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969F6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A0D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9470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BBE5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101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256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4A9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C81F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B7C32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A2EA9B3" w14:textId="77777777" w:rsidTr="004654AF">
        <w:tc>
          <w:tcPr>
            <w:tcW w:w="959" w:type="dxa"/>
            <w:shd w:val="clear" w:color="auto" w:fill="auto"/>
            <w:vAlign w:val="center"/>
          </w:tcPr>
          <w:p w14:paraId="76832E4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93F02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70DA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704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3475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98A0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5421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A77A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16AA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9315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AF3C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B8CE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CBBB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D291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2A57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05F83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4ABF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966C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BF35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6CF3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BA49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B42D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4EA7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E8688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3D74F0" w14:textId="77777777" w:rsidTr="004654AF">
        <w:tc>
          <w:tcPr>
            <w:tcW w:w="959" w:type="dxa"/>
            <w:shd w:val="clear" w:color="auto" w:fill="auto"/>
            <w:vAlign w:val="center"/>
          </w:tcPr>
          <w:p w14:paraId="6B31421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BC2701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53BB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5511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84BA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F9FE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B2A4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642C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FED3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14D2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EDF3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94B8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6CDD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68C3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2174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82DC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581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D863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7F50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479A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B1D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B657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1A8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EC24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1561FEB" w14:textId="77777777" w:rsidTr="004654AF">
        <w:tc>
          <w:tcPr>
            <w:tcW w:w="959" w:type="dxa"/>
            <w:shd w:val="clear" w:color="auto" w:fill="auto"/>
            <w:vAlign w:val="center"/>
          </w:tcPr>
          <w:p w14:paraId="7EBBD5C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705352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Бункерстанция-15 (04), пр. Р16К (бункерстанция)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D49E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0BFB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04C3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FCA44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DBA7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5605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2F34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F5BB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315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5469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6197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0542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E2B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CCA2A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BC8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9BBA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3F10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07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5F2E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90C7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4EC8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863A2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50BC6F2" w14:textId="77777777" w:rsidTr="004654AF">
        <w:tc>
          <w:tcPr>
            <w:tcW w:w="959" w:type="dxa"/>
            <w:shd w:val="clear" w:color="auto" w:fill="auto"/>
            <w:vAlign w:val="center"/>
          </w:tcPr>
          <w:p w14:paraId="301339D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C9E9AC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A5EF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EBC9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9886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76FD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F43B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95D2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B094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3C1B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0561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83B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1AD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EA1C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5DE7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38581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2C0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6F78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9EE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CE9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8ED2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2CFE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2250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26EF0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410B82B" w14:textId="77777777" w:rsidTr="004654AF">
        <w:tc>
          <w:tcPr>
            <w:tcW w:w="959" w:type="dxa"/>
            <w:shd w:val="clear" w:color="auto" w:fill="auto"/>
            <w:vAlign w:val="center"/>
          </w:tcPr>
          <w:p w14:paraId="2FDBF0D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B3CB3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87C5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B6C5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C688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7ABF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0886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2233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2BBF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5CCB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E8E8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3350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5F5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D89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BD67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E2F99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2988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6E3F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E51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AF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466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F4D4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43B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BE49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97CA51A" w14:textId="77777777" w:rsidTr="004654AF">
        <w:tc>
          <w:tcPr>
            <w:tcW w:w="959" w:type="dxa"/>
            <w:shd w:val="clear" w:color="auto" w:fill="auto"/>
            <w:vAlign w:val="center"/>
          </w:tcPr>
          <w:p w14:paraId="507625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F88D40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3BAD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E92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C272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C27F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AAA2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39B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14DE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9F26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8485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F563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E64F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8B8B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68C8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DAD2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976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E51F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74E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547D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340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6D5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58FE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527F8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4595EC1" w14:textId="77777777" w:rsidTr="004654AF">
        <w:tc>
          <w:tcPr>
            <w:tcW w:w="959" w:type="dxa"/>
            <w:shd w:val="clear" w:color="auto" w:fill="auto"/>
            <w:vAlign w:val="center"/>
          </w:tcPr>
          <w:p w14:paraId="0DD6812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925A38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FFAD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C1A5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66E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EE60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FC2D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7C1D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863B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B508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01C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1D8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7575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312B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51F3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0992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3749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10C9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50A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4FDD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EC21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99C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7EC8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EF05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171BF82" w14:textId="77777777" w:rsidTr="004654AF">
        <w:tc>
          <w:tcPr>
            <w:tcW w:w="959" w:type="dxa"/>
            <w:shd w:val="clear" w:color="auto" w:fill="auto"/>
            <w:vAlign w:val="center"/>
          </w:tcPr>
          <w:p w14:paraId="039503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6B358B5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Сливная бункербаза 16 (05), пр. ФИН-100 (сливная бункербаза)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5ED5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22D7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A046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CC7A6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4C03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931EE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B8EE5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034F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DFE5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A203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73BA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B718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72211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1193F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AE7F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4F4C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3225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C4D2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C74E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0DAD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D122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B164C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44D649E" w14:textId="77777777" w:rsidTr="004654AF">
        <w:tc>
          <w:tcPr>
            <w:tcW w:w="959" w:type="dxa"/>
            <w:shd w:val="clear" w:color="auto" w:fill="auto"/>
            <w:vAlign w:val="center"/>
          </w:tcPr>
          <w:p w14:paraId="63CCBE0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A42B8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25B6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D62C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68B9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91C1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AFD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EE8F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09AE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8933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99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8F74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650D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D589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0447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E36C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A1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F4E8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992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B41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25B2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4DA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8F6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38D71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1A0943C" w14:textId="77777777" w:rsidTr="004654AF">
        <w:tc>
          <w:tcPr>
            <w:tcW w:w="959" w:type="dxa"/>
            <w:shd w:val="clear" w:color="auto" w:fill="auto"/>
            <w:vAlign w:val="center"/>
          </w:tcPr>
          <w:p w14:paraId="7819B22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CD54BB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C60C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E73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05A4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79DF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8F2F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13B8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9A3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4C65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CE71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D20A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F559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7F12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EFD6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12EA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CA1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BE3C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1536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E9B8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77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1BC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2BC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7146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7D6C54" w14:textId="77777777" w:rsidTr="004654AF">
        <w:tc>
          <w:tcPr>
            <w:tcW w:w="959" w:type="dxa"/>
            <w:shd w:val="clear" w:color="auto" w:fill="auto"/>
            <w:vAlign w:val="center"/>
          </w:tcPr>
          <w:p w14:paraId="1863A83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239782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ЛХ-9182 (06), пр. ФИН-100 (лихтер 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C394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7243F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B249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6C4A7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4EC5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ECB9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5A2FB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A956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6C0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85E1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2DD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F254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96A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FBD29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FB29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693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4EA7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D56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67C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948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5DD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6B1DAC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920E3B6" w14:textId="77777777" w:rsidTr="004654AF">
        <w:tc>
          <w:tcPr>
            <w:tcW w:w="959" w:type="dxa"/>
            <w:shd w:val="clear" w:color="auto" w:fill="auto"/>
            <w:vAlign w:val="center"/>
          </w:tcPr>
          <w:p w14:paraId="22B1CED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58355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0234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B438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E9EF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A669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2D62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2C1A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0B97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CDB7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1013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C8F6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B501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FC7A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E68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480AD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9FD2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4BE7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6E1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405B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E66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071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15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33CB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22B7C2" w14:textId="77777777" w:rsidTr="004654AF">
        <w:tc>
          <w:tcPr>
            <w:tcW w:w="959" w:type="dxa"/>
            <w:shd w:val="clear" w:color="auto" w:fill="auto"/>
            <w:vAlign w:val="center"/>
          </w:tcPr>
          <w:p w14:paraId="1DCC6B8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44D1A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2D0B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24E0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D02D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760C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BA7C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4A63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CBA9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37A8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466C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CF1F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E97E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9906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97F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A730E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F9A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F903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FA28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DFB9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05C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71C5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602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9C16A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960E219" w14:textId="77777777" w:rsidTr="004654AF">
        <w:tc>
          <w:tcPr>
            <w:tcW w:w="959" w:type="dxa"/>
            <w:shd w:val="clear" w:color="auto" w:fill="auto"/>
            <w:vAlign w:val="center"/>
          </w:tcPr>
          <w:p w14:paraId="0AF0815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79DD35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C2C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571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66CC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B776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40E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766A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E255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0823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59A3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E2A3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96B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3D0F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914E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6C2F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70A9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8CC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774B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566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B00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28E5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51A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10F0C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01A699E" w14:textId="77777777" w:rsidTr="004654AF">
        <w:tc>
          <w:tcPr>
            <w:tcW w:w="959" w:type="dxa"/>
            <w:shd w:val="clear" w:color="auto" w:fill="auto"/>
            <w:vAlign w:val="center"/>
          </w:tcPr>
          <w:p w14:paraId="44CEBC8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A22C8DA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 xml:space="preserve">ЛХ-9190 (07), пр. ФИН-100 </w:t>
            </w:r>
            <w:r w:rsidRPr="00F92F1F">
              <w:rPr>
                <w:i/>
                <w:sz w:val="18"/>
                <w:szCs w:val="18"/>
              </w:rPr>
              <w:lastRenderedPageBreak/>
              <w:t>(лихтер 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8036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8AB34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AFD04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7A65D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5E55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F224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7F50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C520E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30D32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541C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1C5B9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61B1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3DDE4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29C7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8B6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F902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D320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9F16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1C8F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C22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ECF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0163C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4799DF2" w14:textId="77777777" w:rsidTr="004654AF">
        <w:tc>
          <w:tcPr>
            <w:tcW w:w="959" w:type="dxa"/>
            <w:shd w:val="clear" w:color="auto" w:fill="auto"/>
            <w:vAlign w:val="center"/>
          </w:tcPr>
          <w:p w14:paraId="1052715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5D3177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38C2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7A30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A8BF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D976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A495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0BDA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D520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4D5D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068A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03B5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66B7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9BE1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2316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B126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3A7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0C0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427B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865D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8A5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A995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CCB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F6F1B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06F9E7C" w14:textId="77777777" w:rsidTr="004654AF">
        <w:tc>
          <w:tcPr>
            <w:tcW w:w="959" w:type="dxa"/>
            <w:shd w:val="clear" w:color="auto" w:fill="auto"/>
            <w:vAlign w:val="center"/>
          </w:tcPr>
          <w:p w14:paraId="18AD1AC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3E8A07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шкипера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6148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36A4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61FE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62C0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8588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CDD6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AF3C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9E76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3E12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4DB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1FE6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CBB4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EB08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EA978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8CA8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25D7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B8FB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BD4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30EC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BBC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F6E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8C2B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6142B8" w14:textId="77777777" w:rsidTr="004654AF">
        <w:tc>
          <w:tcPr>
            <w:tcW w:w="959" w:type="dxa"/>
            <w:shd w:val="clear" w:color="auto" w:fill="auto"/>
            <w:vAlign w:val="center"/>
          </w:tcPr>
          <w:p w14:paraId="251FC1D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E5CBAF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7E39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F28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42C1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FE5C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3F9B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312C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9615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B99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6EC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3499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EE8E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76B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4CD3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645F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F35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A7C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B597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8FFF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8F7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4D0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CC93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5306A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53214F" w14:textId="77777777" w:rsidTr="004654AF">
        <w:tc>
          <w:tcPr>
            <w:tcW w:w="959" w:type="dxa"/>
            <w:shd w:val="clear" w:color="auto" w:fill="auto"/>
            <w:vAlign w:val="center"/>
          </w:tcPr>
          <w:p w14:paraId="1749906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C363135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Очистная станция-3 (09), пр. 2856/470 (баржа нефтеналивная)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0AC4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61C76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EBE4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B6EF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515F5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6828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89B83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17C5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F687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CA90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122FD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669CF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45177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4566D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C65E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345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471E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6821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CFAD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3267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A7D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B9B9F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729FD085" w14:textId="77777777" w:rsidTr="004654AF">
        <w:tc>
          <w:tcPr>
            <w:tcW w:w="959" w:type="dxa"/>
            <w:shd w:val="clear" w:color="auto" w:fill="auto"/>
            <w:vAlign w:val="center"/>
          </w:tcPr>
          <w:p w14:paraId="4C31C83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CDAAAD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D8D1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DD61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ED51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6CD7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A094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7518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34FF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2990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91E0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5D37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19D2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9AF7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1633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3BFFE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93FB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3565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8AE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A8A1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3F46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7DC1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72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D439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3671E8B" w14:textId="77777777" w:rsidTr="004654AF">
        <w:tc>
          <w:tcPr>
            <w:tcW w:w="959" w:type="dxa"/>
            <w:shd w:val="clear" w:color="auto" w:fill="auto"/>
            <w:vAlign w:val="center"/>
          </w:tcPr>
          <w:p w14:paraId="780F66F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1EEEEA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4712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A086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4CC3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F551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3FD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85B0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DB6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BB15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2E6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C7D2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EAD7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562A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AE8D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67E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5CB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922D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F09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50F3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8CFF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C47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99C3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2F1DA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949620B" w14:textId="77777777" w:rsidTr="004654AF">
        <w:tc>
          <w:tcPr>
            <w:tcW w:w="959" w:type="dxa"/>
            <w:shd w:val="clear" w:color="auto" w:fill="auto"/>
            <w:vAlign w:val="center"/>
          </w:tcPr>
          <w:p w14:paraId="460B797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3E875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DB03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27D8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A8FD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0F9D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0EED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B142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61C6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1B64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DFCA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5FCE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7559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FD5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D42A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5700A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210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A9B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8C20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CBF2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1F9C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B68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C9C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49167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0DA6517" w14:textId="77777777" w:rsidTr="004654AF">
        <w:tc>
          <w:tcPr>
            <w:tcW w:w="959" w:type="dxa"/>
            <w:shd w:val="clear" w:color="auto" w:fill="auto"/>
            <w:vAlign w:val="center"/>
          </w:tcPr>
          <w:p w14:paraId="0F433B8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4F0E6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E811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F65E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9E21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6AA5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5BA1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5BE7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C66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4C25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4640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2E6B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EB5D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6884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AA88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53AD0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C0D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48DF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D7F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4EC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B1E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DD2A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ABE5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0A339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833E71" w14:textId="77777777" w:rsidTr="004654AF">
        <w:tc>
          <w:tcPr>
            <w:tcW w:w="959" w:type="dxa"/>
            <w:shd w:val="clear" w:color="auto" w:fill="auto"/>
            <w:vAlign w:val="center"/>
          </w:tcPr>
          <w:p w14:paraId="4564F19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C94ACE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B926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F6AE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83BC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DF71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1874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29FD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F3E5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B1B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1376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B7B2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4106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9D3B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F70B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9138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2C7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CBA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3D13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1782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008C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1013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BDF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55016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A06B4FF" w14:textId="77777777" w:rsidTr="004654AF">
        <w:tc>
          <w:tcPr>
            <w:tcW w:w="959" w:type="dxa"/>
            <w:shd w:val="clear" w:color="auto" w:fill="auto"/>
            <w:vAlign w:val="center"/>
          </w:tcPr>
          <w:p w14:paraId="01FF737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FFD137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СКПО-1 (10), пр. 1265 (судно-сборщик отходов)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E08C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37749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5AC7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FA0CC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C7B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712AB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3A98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EEC1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7339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6EAD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2008D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A38FD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513C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29C5D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B3DB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F365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5AD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1C0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821A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3C1A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C88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1FCCB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5CBD974D" w14:textId="77777777" w:rsidTr="004654AF">
        <w:tc>
          <w:tcPr>
            <w:tcW w:w="959" w:type="dxa"/>
            <w:shd w:val="clear" w:color="auto" w:fill="auto"/>
            <w:vAlign w:val="center"/>
          </w:tcPr>
          <w:p w14:paraId="1E5A7D7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08C2E7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DFB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446A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AF70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7EBE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679A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A670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2D8C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7DE7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AE7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3C0C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BB40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A7BF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6A9B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FE5A6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A44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4AF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84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A77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A67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A08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AD2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18B01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CC53796" w14:textId="77777777" w:rsidTr="004654AF">
        <w:tc>
          <w:tcPr>
            <w:tcW w:w="959" w:type="dxa"/>
            <w:shd w:val="clear" w:color="auto" w:fill="auto"/>
            <w:vAlign w:val="center"/>
          </w:tcPr>
          <w:p w14:paraId="706244E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4F958C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CEEF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C335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F9D5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7E1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42A2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561E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E1C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00CF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205D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C14F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1F56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4522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3AC1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26B4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626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5C09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56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96E9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7B7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919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736F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69352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AEEFE6" w14:textId="77777777" w:rsidTr="004654AF">
        <w:tc>
          <w:tcPr>
            <w:tcW w:w="959" w:type="dxa"/>
            <w:shd w:val="clear" w:color="auto" w:fill="auto"/>
            <w:vAlign w:val="center"/>
          </w:tcPr>
          <w:p w14:paraId="54F22CC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9AD1D2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44E8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85C2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8E70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915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BCD0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918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A190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2152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543B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899A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F42F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DEF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F9F3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F0B20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E78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7FC6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F4A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D4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3EA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EF9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FB8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68CD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122AA9" w14:textId="77777777" w:rsidTr="004654AF">
        <w:tc>
          <w:tcPr>
            <w:tcW w:w="959" w:type="dxa"/>
            <w:shd w:val="clear" w:color="auto" w:fill="auto"/>
            <w:vAlign w:val="center"/>
          </w:tcPr>
          <w:p w14:paraId="0D364F7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793DE2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СКПО-2 (11), пр. 1265А (несамоходное, судно-сборщик отходов)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BE48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4DED2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2EC5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5D7C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6ECF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093A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1EBC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3AE6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09CB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CED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7CABA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522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C6F7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D0528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FD13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D599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685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2A35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F8E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1310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732A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33D69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5587356" w14:textId="77777777" w:rsidTr="004654AF">
        <w:tc>
          <w:tcPr>
            <w:tcW w:w="959" w:type="dxa"/>
            <w:shd w:val="clear" w:color="auto" w:fill="auto"/>
            <w:vAlign w:val="center"/>
          </w:tcPr>
          <w:p w14:paraId="01FB48C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2484D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07F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84A6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FE26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1EE8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DCC4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5C92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5C17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F0F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E0E1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3EF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379A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28A1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CF01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777A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3FA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A61A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5EAF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73D5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81C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B8AA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424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1AD6D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24CC07B" w14:textId="77777777" w:rsidTr="004654AF">
        <w:tc>
          <w:tcPr>
            <w:tcW w:w="959" w:type="dxa"/>
            <w:shd w:val="clear" w:color="auto" w:fill="auto"/>
            <w:vAlign w:val="center"/>
          </w:tcPr>
          <w:p w14:paraId="7D4D652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D2DC0B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 - шкипер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46ED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15B4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AC8D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B708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C5D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AAC7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BF93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8217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CCB4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3D85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43FC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3860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DB0C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79A4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B993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5BBF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BC7E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50EA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3F33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9BAA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E7F5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C96C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F8AA3E9" w14:textId="77777777" w:rsidTr="004654AF">
        <w:tc>
          <w:tcPr>
            <w:tcW w:w="959" w:type="dxa"/>
            <w:shd w:val="clear" w:color="auto" w:fill="auto"/>
            <w:vAlign w:val="center"/>
          </w:tcPr>
          <w:p w14:paraId="658107D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16EF8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EF73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1E44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329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8EE6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3CFB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9A2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B41C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B6DD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68D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9F64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E84D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FF57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D053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1DB4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ACD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88DF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E5DB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121D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A45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287B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1C42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3AC4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9443936" w14:textId="77777777" w:rsidTr="004654AF">
        <w:tc>
          <w:tcPr>
            <w:tcW w:w="959" w:type="dxa"/>
            <w:shd w:val="clear" w:color="auto" w:fill="auto"/>
            <w:vAlign w:val="center"/>
          </w:tcPr>
          <w:p w14:paraId="54BEC98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6454BF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80A8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C00D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DD5F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B184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29B0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5E86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68D2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6FF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863D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F601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AA53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4530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635C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DA89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E2F5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EFE6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6396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948D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128E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B62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065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534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304E07" w14:textId="77777777" w:rsidTr="004654AF">
        <w:tc>
          <w:tcPr>
            <w:tcW w:w="959" w:type="dxa"/>
            <w:shd w:val="clear" w:color="auto" w:fill="auto"/>
            <w:vAlign w:val="center"/>
          </w:tcPr>
          <w:p w14:paraId="0953956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69645A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СПК 49/25 (12), пр. Д 9030 (несамоходный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FB50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5275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F7877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B7D64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48B36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BBAAD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9655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6997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F209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565A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E3CD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4683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3F9C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E648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60F6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D6D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B71F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591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1F3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8443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B15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2F4EC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CF9DC63" w14:textId="77777777" w:rsidTr="004654AF">
        <w:tc>
          <w:tcPr>
            <w:tcW w:w="959" w:type="dxa"/>
            <w:shd w:val="clear" w:color="auto" w:fill="auto"/>
            <w:vAlign w:val="center"/>
          </w:tcPr>
          <w:p w14:paraId="2D2E37A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11A356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8040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3F3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0A08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F35C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3544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81D1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46E0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2AAE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782D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7BF0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C73F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E9CC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54C5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92F2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21B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452F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3C17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705B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784E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C56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905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FEF4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0F48B5" w14:textId="77777777" w:rsidTr="004654AF">
        <w:tc>
          <w:tcPr>
            <w:tcW w:w="959" w:type="dxa"/>
            <w:shd w:val="clear" w:color="auto" w:fill="auto"/>
            <w:vAlign w:val="center"/>
          </w:tcPr>
          <w:p w14:paraId="688876C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41FF6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EFA1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1872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EBCB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EE5E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BCD3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F9D7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C800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D36F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5CB5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A77F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C188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8BAB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4A2F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1CDB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0D7B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4B03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DFC4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7D0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3E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F1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D24B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95AC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E18B402" w14:textId="77777777" w:rsidTr="004654AF">
        <w:tc>
          <w:tcPr>
            <w:tcW w:w="959" w:type="dxa"/>
            <w:shd w:val="clear" w:color="auto" w:fill="auto"/>
            <w:vAlign w:val="center"/>
          </w:tcPr>
          <w:p w14:paraId="5B65475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6F54C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147D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31F3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5D35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EC3E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3760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8B08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C93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1451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7DAB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29A1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1EB3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E211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BA02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2FB15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5FC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3009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E61D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0754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CD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996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28A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DF8D5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6FF984E" w14:textId="77777777" w:rsidTr="004654AF">
        <w:tc>
          <w:tcPr>
            <w:tcW w:w="959" w:type="dxa"/>
            <w:shd w:val="clear" w:color="auto" w:fill="auto"/>
            <w:vAlign w:val="center"/>
          </w:tcPr>
          <w:p w14:paraId="14BEBBD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43A195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EA71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16C7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F9A7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8E68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5BF2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8591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3740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B86F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96C4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059B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3753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9106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AEB9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D1C37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8D3E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941F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8454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F8B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81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78D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FF7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824E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E2C00F" w14:textId="77777777" w:rsidTr="004654AF">
        <w:tc>
          <w:tcPr>
            <w:tcW w:w="959" w:type="dxa"/>
            <w:shd w:val="clear" w:color="auto" w:fill="auto"/>
            <w:vAlign w:val="center"/>
          </w:tcPr>
          <w:p w14:paraId="5682B9A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01858C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1213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8977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B7E8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5843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12B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0DE4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F773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2371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D61F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7FCD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F0C1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3D05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1828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8DDC3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1D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CE20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5B1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9EC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898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F60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701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90D5E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656BACD" w14:textId="77777777" w:rsidTr="004654AF">
        <w:tc>
          <w:tcPr>
            <w:tcW w:w="959" w:type="dxa"/>
            <w:shd w:val="clear" w:color="auto" w:fill="auto"/>
            <w:vAlign w:val="center"/>
          </w:tcPr>
          <w:p w14:paraId="45EEE5E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8F5A7E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372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F256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DFE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A321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36B5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F006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3BC5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0461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228E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B20D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BA0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948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7701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7B78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DB85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A031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8C6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C1D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766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90E7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AF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52D4F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62611C" w14:textId="77777777" w:rsidTr="004654AF">
        <w:tc>
          <w:tcPr>
            <w:tcW w:w="959" w:type="dxa"/>
            <w:shd w:val="clear" w:color="auto" w:fill="auto"/>
            <w:vAlign w:val="center"/>
          </w:tcPr>
          <w:p w14:paraId="5849249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0E623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DAC7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1AB1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2A81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B65E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5E74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ACD5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874B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7753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BBE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AC22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B8AF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39A8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00C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B8A07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046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9A34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BF6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CC7C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2E5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25C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9F5B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D9273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162D8EE" w14:textId="77777777" w:rsidTr="004654AF">
        <w:tc>
          <w:tcPr>
            <w:tcW w:w="959" w:type="dxa"/>
            <w:shd w:val="clear" w:color="auto" w:fill="auto"/>
            <w:vAlign w:val="center"/>
          </w:tcPr>
          <w:p w14:paraId="07341A1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4DA5AB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КПЛ-16/30 № 541-60 (15), пр. Р-108 (несамоходный плавкран)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727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419E1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F85A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A56F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A472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DA65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E6F64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61C4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BBFD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A99A3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3168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8793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126D3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98DF7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6097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A896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9628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A121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8729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563C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58B0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6F7E0A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AA98CAA" w14:textId="77777777" w:rsidTr="004654AF">
        <w:tc>
          <w:tcPr>
            <w:tcW w:w="959" w:type="dxa"/>
            <w:shd w:val="clear" w:color="auto" w:fill="auto"/>
            <w:vAlign w:val="center"/>
          </w:tcPr>
          <w:p w14:paraId="5828FA8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71EEAC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2090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65CC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5913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55CE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E138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306C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C1DD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6312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D785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2091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8B7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F0EE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03C0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F5E6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323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9E82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089E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AF21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551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220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8037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ACCB7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E01177" w14:textId="77777777" w:rsidTr="004654AF">
        <w:tc>
          <w:tcPr>
            <w:tcW w:w="959" w:type="dxa"/>
            <w:shd w:val="clear" w:color="auto" w:fill="auto"/>
            <w:vAlign w:val="center"/>
          </w:tcPr>
          <w:p w14:paraId="7586085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1FA960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5A22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E847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FBB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D5CE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6C2F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773E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9A70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D761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BDD7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EE85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90D3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0FE7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2514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7E00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797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E2AF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B3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3C9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A79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571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3BC4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5EC2F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1C2AD34" w14:textId="77777777" w:rsidTr="004654AF">
        <w:tc>
          <w:tcPr>
            <w:tcW w:w="959" w:type="dxa"/>
            <w:shd w:val="clear" w:color="auto" w:fill="auto"/>
            <w:vAlign w:val="center"/>
          </w:tcPr>
          <w:p w14:paraId="6F0AD04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CE6248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13B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5D47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9F8C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D831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F225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86FE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EC2D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9FBF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8ED3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64EF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4521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3050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903A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194B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8C7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C1A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D515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A653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EE53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E31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9A5B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A77F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DC3C2B1" w14:textId="77777777" w:rsidTr="004654AF">
        <w:tc>
          <w:tcPr>
            <w:tcW w:w="959" w:type="dxa"/>
            <w:shd w:val="clear" w:color="auto" w:fill="auto"/>
            <w:vAlign w:val="center"/>
          </w:tcPr>
          <w:p w14:paraId="547B91A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8FDE4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4F3A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8388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0849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010B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272B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BCA0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6412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1A1D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E0A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3F87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48B9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F6E1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3205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0A25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3AED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BC3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3DF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C272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C06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73ED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F80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4ABCC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60C75BC" w14:textId="77777777" w:rsidTr="004654AF">
        <w:tc>
          <w:tcPr>
            <w:tcW w:w="959" w:type="dxa"/>
            <w:shd w:val="clear" w:color="auto" w:fill="auto"/>
            <w:vAlign w:val="center"/>
          </w:tcPr>
          <w:p w14:paraId="1A10E7E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59E50F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9483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7343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F5A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206F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53B2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E77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FB7F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652F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E7C8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07A2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FE3B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3465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281D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70829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18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31D6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4C6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466D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E6B0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7D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E2F2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824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DA3EDB3" w14:textId="77777777" w:rsidTr="004654AF">
        <w:tc>
          <w:tcPr>
            <w:tcW w:w="959" w:type="dxa"/>
            <w:shd w:val="clear" w:color="auto" w:fill="auto"/>
            <w:vAlign w:val="center"/>
          </w:tcPr>
          <w:p w14:paraId="770D5AE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6627B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0D72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FC5F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EE5B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3B91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4DCF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F87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A3AC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25D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E9AF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FC45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F432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5128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853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209F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A1DA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575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67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4BB9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CA8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081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A68F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DE9CE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B5E511" w14:textId="77777777" w:rsidTr="004654AF">
        <w:tc>
          <w:tcPr>
            <w:tcW w:w="959" w:type="dxa"/>
            <w:shd w:val="clear" w:color="auto" w:fill="auto"/>
            <w:vAlign w:val="center"/>
          </w:tcPr>
          <w:p w14:paraId="24E2C6C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AF025C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E5C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BE4B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5E43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4B4E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0BBC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5605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254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AC65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BB81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611E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D5F7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82DC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58DA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B997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F2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F7A4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F33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CA0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AAC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F637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ADEA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C0F86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F141A8" w14:textId="77777777" w:rsidTr="004654AF">
        <w:tc>
          <w:tcPr>
            <w:tcW w:w="959" w:type="dxa"/>
            <w:shd w:val="clear" w:color="auto" w:fill="auto"/>
            <w:vAlign w:val="center"/>
          </w:tcPr>
          <w:p w14:paraId="4F217EA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3051028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Плавкран № 53-СО (16), пр. 650 (самоходный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49A4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3A7C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D1CA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940C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A15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06544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0A61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50D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5F30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993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BD8CB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0632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3D69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ABDD1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1314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08F5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B400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746C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7893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CC64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4370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73AE8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4B19070" w14:textId="77777777" w:rsidTr="004654AF">
        <w:tc>
          <w:tcPr>
            <w:tcW w:w="959" w:type="dxa"/>
            <w:shd w:val="clear" w:color="auto" w:fill="auto"/>
            <w:vAlign w:val="center"/>
          </w:tcPr>
          <w:p w14:paraId="577085E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2CDA76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9C65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F65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484D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C4E3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66FB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C13E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85E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D042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901B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8910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183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2351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F041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0D38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366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51C2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969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639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55A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C1B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7CC3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36214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6978A75" w14:textId="77777777" w:rsidTr="004654AF">
        <w:tc>
          <w:tcPr>
            <w:tcW w:w="959" w:type="dxa"/>
            <w:shd w:val="clear" w:color="auto" w:fill="auto"/>
            <w:vAlign w:val="center"/>
          </w:tcPr>
          <w:p w14:paraId="4AFED09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C94D14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2E43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DC84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CF85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4B3B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3161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779D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D5FA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0365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5740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5D9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0564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E202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887E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D7016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1A19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583B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31B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626E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2709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A751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61F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51A22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B47BEC1" w14:textId="77777777" w:rsidTr="004654AF">
        <w:tc>
          <w:tcPr>
            <w:tcW w:w="959" w:type="dxa"/>
            <w:shd w:val="clear" w:color="auto" w:fill="auto"/>
            <w:vAlign w:val="center"/>
          </w:tcPr>
          <w:p w14:paraId="1EA77B4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31254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7061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4DA8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50F6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1C7A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A561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A948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5742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A71C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05F8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2A1D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AEB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9133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6C94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8472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3B3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B84F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C6F5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D514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6D70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75A4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A4B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4701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5EB69F9" w14:textId="77777777" w:rsidTr="004654AF">
        <w:tc>
          <w:tcPr>
            <w:tcW w:w="959" w:type="dxa"/>
            <w:shd w:val="clear" w:color="auto" w:fill="auto"/>
            <w:vAlign w:val="center"/>
          </w:tcPr>
          <w:p w14:paraId="1A6DBEB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F3AC82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E41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CAC0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4B88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B6AA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B729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BEB2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E392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8883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3B4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990B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57EF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7D5D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7E2D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98E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A65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E5A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DC4E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C2C4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FBF5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0D9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E5DC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04C30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FDA67D" w14:textId="77777777" w:rsidTr="004654AF">
        <w:tc>
          <w:tcPr>
            <w:tcW w:w="959" w:type="dxa"/>
            <w:shd w:val="clear" w:color="auto" w:fill="auto"/>
            <w:vAlign w:val="center"/>
          </w:tcPr>
          <w:p w14:paraId="334D1FC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0C988A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8C0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6A90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3DB1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C085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BDCD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89D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3A87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7BDC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B83D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2684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B096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8AF8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64A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90A65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F357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7894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7BC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D81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6473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B2FB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6C7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2B4CB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E6F87DC" w14:textId="77777777" w:rsidTr="004654AF">
        <w:tc>
          <w:tcPr>
            <w:tcW w:w="959" w:type="dxa"/>
            <w:shd w:val="clear" w:color="auto" w:fill="auto"/>
            <w:vAlign w:val="center"/>
          </w:tcPr>
          <w:p w14:paraId="59E8F50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90C385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DA9A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6152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9C76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8865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B39D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A5D8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5C7A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C411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D9A8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3409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6465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91F5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8FC9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25F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C4A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59BD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D40F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5850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01F1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99E1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701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83B9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11EF6CC" w14:textId="77777777" w:rsidTr="004654AF">
        <w:tc>
          <w:tcPr>
            <w:tcW w:w="959" w:type="dxa"/>
            <w:shd w:val="clear" w:color="auto" w:fill="auto"/>
            <w:vAlign w:val="center"/>
          </w:tcPr>
          <w:p w14:paraId="17BBFD8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F91E0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009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4ECC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F5A3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839F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8B74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07F6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781F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6EA0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0DEF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B798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6133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0A0A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516A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6624E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65D4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A755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480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20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1069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435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AD94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2CCF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01EB1B" w14:textId="77777777" w:rsidTr="004654AF">
        <w:tc>
          <w:tcPr>
            <w:tcW w:w="959" w:type="dxa"/>
            <w:shd w:val="clear" w:color="auto" w:fill="auto"/>
            <w:vAlign w:val="center"/>
          </w:tcPr>
          <w:p w14:paraId="6BEEB44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F878653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 xml:space="preserve">Ангара-56 (18), Ангара-61 (19), </w:t>
            </w:r>
            <w:r w:rsidRPr="00F92F1F">
              <w:rPr>
                <w:i/>
                <w:sz w:val="18"/>
                <w:szCs w:val="18"/>
              </w:rPr>
              <w:lastRenderedPageBreak/>
              <w:t>Ангара-62 (20), Ангара-71 (23), Ангара-74 (24), Ангара-83 (25), Ангара-84 (26), Ангара-91 (27), Ангара-95 (29), Ангара-98 (30), пр. Р 96А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38F9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C25A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1B3B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3C027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AD1B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50CC7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4D22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3E0F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FF333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00C9C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ED35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CEDC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FB47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A021F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6F9B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B54D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60F8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386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31D3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7DE3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93FD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88128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5C8D6848" w14:textId="77777777" w:rsidTr="004654AF">
        <w:tc>
          <w:tcPr>
            <w:tcW w:w="959" w:type="dxa"/>
            <w:shd w:val="clear" w:color="auto" w:fill="auto"/>
            <w:vAlign w:val="center"/>
          </w:tcPr>
          <w:p w14:paraId="5AA5537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01.18А-фл.Подт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3808C7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98C7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27B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5307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5301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6E7D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E287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8669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9275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B8A8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2C4F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E10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4C53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367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F81F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94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5300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48B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FAC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1ACE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7B5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9B1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1A9DC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6617C0" w14:textId="77777777" w:rsidTr="004654AF">
        <w:tc>
          <w:tcPr>
            <w:tcW w:w="959" w:type="dxa"/>
            <w:shd w:val="clear" w:color="auto" w:fill="auto"/>
            <w:vAlign w:val="center"/>
          </w:tcPr>
          <w:p w14:paraId="37E679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01.19А-фл.Подт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FCF500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3E0F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E1F4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5D81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363F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24DF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B050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0C6B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813D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2B3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2499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1A7F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8A2D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FFB4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1B303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7B5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5465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680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06B4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951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3D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919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A61AE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4473172" w14:textId="77777777" w:rsidTr="004654AF">
        <w:tc>
          <w:tcPr>
            <w:tcW w:w="959" w:type="dxa"/>
            <w:shd w:val="clear" w:color="auto" w:fill="auto"/>
            <w:vAlign w:val="center"/>
          </w:tcPr>
          <w:p w14:paraId="27AA066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01.20А-фл.Подт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C5701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6A23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D398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9191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84E1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D59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FBAF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774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1911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BAD7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D8DA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5D5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56CA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B575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C5EB9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06A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27DA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E2E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5C92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5C9C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4EE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BA9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1848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437C6B9" w14:textId="77777777" w:rsidTr="004654AF">
        <w:tc>
          <w:tcPr>
            <w:tcW w:w="959" w:type="dxa"/>
            <w:shd w:val="clear" w:color="auto" w:fill="auto"/>
            <w:vAlign w:val="center"/>
          </w:tcPr>
          <w:p w14:paraId="1A40BD2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01.23А-фл.Подт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A559B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704F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AA73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163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831C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D83C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93C8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8BC6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596E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E260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9F9B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1F5A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D5FD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6CDB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39D9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61ED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DFB9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E065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9618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7BC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385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8F4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BF154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FE6E9AD" w14:textId="77777777" w:rsidTr="004654AF">
        <w:tc>
          <w:tcPr>
            <w:tcW w:w="959" w:type="dxa"/>
            <w:shd w:val="clear" w:color="auto" w:fill="auto"/>
            <w:vAlign w:val="center"/>
          </w:tcPr>
          <w:p w14:paraId="2ACF88C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01.24А-фл.Подт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6BE8DB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4F56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A465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DF2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882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85B2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1721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6BFA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73B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8A9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5B5C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E9E3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BF43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9AA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21BF1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B69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DA58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8EF5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5BE8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900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8C3A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735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C259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296BE72" w14:textId="77777777" w:rsidTr="004654AF">
        <w:tc>
          <w:tcPr>
            <w:tcW w:w="959" w:type="dxa"/>
            <w:shd w:val="clear" w:color="auto" w:fill="auto"/>
            <w:vAlign w:val="center"/>
          </w:tcPr>
          <w:p w14:paraId="089F949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01.25А-фл.Подт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D148A1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01C2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854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26B1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6371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FBA3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C2E3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8BC8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9D6A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1E27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EBBC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9906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9197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BD4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BC2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25A4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165B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1A0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3CC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C30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ACB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3CF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599A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B4CC004" w14:textId="77777777" w:rsidTr="004654AF">
        <w:tc>
          <w:tcPr>
            <w:tcW w:w="959" w:type="dxa"/>
            <w:shd w:val="clear" w:color="auto" w:fill="auto"/>
            <w:vAlign w:val="center"/>
          </w:tcPr>
          <w:p w14:paraId="3C14CAB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01.26А-фл.Подт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4B0D9B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9E2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71DA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DFD6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284B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DE73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0FAE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A5DD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1C69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FF6A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9D53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A3CA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9460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3E9D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92BF3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316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124C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488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6E8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BDF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14B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8F3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5E4F3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34D5283" w14:textId="77777777" w:rsidTr="004654AF">
        <w:tc>
          <w:tcPr>
            <w:tcW w:w="959" w:type="dxa"/>
            <w:shd w:val="clear" w:color="auto" w:fill="auto"/>
            <w:vAlign w:val="center"/>
          </w:tcPr>
          <w:p w14:paraId="5A6F3D2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01.27А-фл.Подт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88B04D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45CB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962E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9248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F46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525F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988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A6C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4EEB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9F7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B774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F8D7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6F31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BE34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3E7A8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A54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DA21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35D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B638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A3C5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C33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2BD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91A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71E6E04" w14:textId="77777777" w:rsidTr="004654AF">
        <w:tc>
          <w:tcPr>
            <w:tcW w:w="959" w:type="dxa"/>
            <w:shd w:val="clear" w:color="auto" w:fill="auto"/>
            <w:vAlign w:val="center"/>
          </w:tcPr>
          <w:p w14:paraId="2863571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01.29А-фл.Подт (01.18А-фл.Подт)</w:t>
            </w: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611C01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03E4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5F76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55CA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49B1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3554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F53B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F016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AB0B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E83C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6234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76A1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1962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EA49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112B3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7C32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84B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66D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83EA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C9B9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EE94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E70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EAF7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B9D3D8" w14:textId="77777777" w:rsidTr="004654AF">
        <w:tc>
          <w:tcPr>
            <w:tcW w:w="959" w:type="dxa"/>
            <w:shd w:val="clear" w:color="auto" w:fill="auto"/>
            <w:vAlign w:val="center"/>
          </w:tcPr>
          <w:p w14:paraId="056F3A8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01.30А-фл.Подт (01.18А-фл.Подт)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725849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5D7B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6A63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797B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8A6D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A3E0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DC7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962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BFDD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A6B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E4B6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2F37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8107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036D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0941E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E4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8251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8EE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280F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DCC3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949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A61E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FB7B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BC7073" w14:textId="77777777" w:rsidTr="004654AF">
        <w:tc>
          <w:tcPr>
            <w:tcW w:w="959" w:type="dxa"/>
            <w:shd w:val="clear" w:color="auto" w:fill="auto"/>
            <w:vAlign w:val="center"/>
          </w:tcPr>
          <w:p w14:paraId="0900CC8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02.18А-фл.Подт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EB22BD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4862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F1AD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95F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23EF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A440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F02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3013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6F4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A5F4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A357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6975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D17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0995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FC7B3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3D3E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A276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9817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C4EC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A661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EAF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C0A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2EA18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3F7D4C1" w14:textId="77777777" w:rsidTr="004654AF">
        <w:tc>
          <w:tcPr>
            <w:tcW w:w="959" w:type="dxa"/>
            <w:shd w:val="clear" w:color="auto" w:fill="auto"/>
            <w:vAlign w:val="center"/>
          </w:tcPr>
          <w:p w14:paraId="2D32D17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02.19А-фл.Подт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19A3BA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EEB6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E207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4F22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FE3B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3D4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C2DF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FA30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30D5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8C4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BDE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4608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C5D7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F8F4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BBBC6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B9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635A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A22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AE4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E708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CF5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735E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014D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68F902E" w14:textId="77777777" w:rsidTr="004654AF">
        <w:tc>
          <w:tcPr>
            <w:tcW w:w="959" w:type="dxa"/>
            <w:shd w:val="clear" w:color="auto" w:fill="auto"/>
            <w:vAlign w:val="center"/>
          </w:tcPr>
          <w:p w14:paraId="35A9E90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02.20А-фл.Подт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25E68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E162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87CD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F4A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5BD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87BD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7BCC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718C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22DE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B01B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1399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E3C7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6DB2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72D6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8957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F1B9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72FD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2E1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89F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B38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AE1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E5D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A046B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AD7FE07" w14:textId="77777777" w:rsidTr="004654AF">
        <w:tc>
          <w:tcPr>
            <w:tcW w:w="959" w:type="dxa"/>
            <w:shd w:val="clear" w:color="auto" w:fill="auto"/>
            <w:vAlign w:val="center"/>
          </w:tcPr>
          <w:p w14:paraId="2C9B2CD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02.23А-фл.Подт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81354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A32E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383E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B9CB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CF8F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A42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62C6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7869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6C41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18E0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63C0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D9E6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679D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FF2F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BC80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10D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C21F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50E1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E5F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563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A633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03C1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165C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9742C54" w14:textId="77777777" w:rsidTr="004654AF">
        <w:tc>
          <w:tcPr>
            <w:tcW w:w="959" w:type="dxa"/>
            <w:shd w:val="clear" w:color="auto" w:fill="auto"/>
            <w:vAlign w:val="center"/>
          </w:tcPr>
          <w:p w14:paraId="0B392F6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02.24А-фл.Подт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BDB781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9B4B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AA31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3E9F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787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A003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C614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0845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7123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6D6D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061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DB73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F69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C2D1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DD9A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1D5E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ACA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536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E88A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55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4A6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0EA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0DE4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7F00C1E" w14:textId="77777777" w:rsidTr="004654AF">
        <w:tc>
          <w:tcPr>
            <w:tcW w:w="959" w:type="dxa"/>
            <w:shd w:val="clear" w:color="auto" w:fill="auto"/>
            <w:vAlign w:val="center"/>
          </w:tcPr>
          <w:p w14:paraId="08D580F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02.25А-фл.Подт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1C12D2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EE8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FA99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D1D3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AA70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B6F4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BD15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00D2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9228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1A29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AE07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54F0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988B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2F31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57ECD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9E00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7917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7D39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1A9C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B87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D03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D966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D3C93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10C9DFD" w14:textId="77777777" w:rsidTr="004654AF">
        <w:tc>
          <w:tcPr>
            <w:tcW w:w="959" w:type="dxa"/>
            <w:shd w:val="clear" w:color="auto" w:fill="auto"/>
            <w:vAlign w:val="center"/>
          </w:tcPr>
          <w:p w14:paraId="7F0DC71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02.26А-фл.Подт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E9BC8A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6D55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780C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916F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676C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B112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2F8D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4B90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ED58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6D2D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8845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D1B1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9253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A059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844B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4854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EF17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65C9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BE2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F26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7BD8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C3E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5EC7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AB69DEA" w14:textId="77777777" w:rsidTr="004654AF">
        <w:tc>
          <w:tcPr>
            <w:tcW w:w="959" w:type="dxa"/>
            <w:shd w:val="clear" w:color="auto" w:fill="auto"/>
            <w:vAlign w:val="center"/>
          </w:tcPr>
          <w:p w14:paraId="5C1597B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02.27А-фл.Подт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3698EF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9F40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A38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C35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268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CD5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ACF8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BDD7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1227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71B4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1EFB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982F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63C0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D08D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DB3E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FEFA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D875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122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3DB7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B753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0631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A08C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29FC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157C44" w14:textId="77777777" w:rsidTr="004654AF">
        <w:tc>
          <w:tcPr>
            <w:tcW w:w="959" w:type="dxa"/>
            <w:shd w:val="clear" w:color="auto" w:fill="auto"/>
            <w:vAlign w:val="center"/>
          </w:tcPr>
          <w:p w14:paraId="5AD5002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02.29А-фл.Подт (02.18А-</w:t>
            </w:r>
            <w:r>
              <w:rPr>
                <w:sz w:val="18"/>
                <w:szCs w:val="18"/>
              </w:rPr>
              <w:lastRenderedPageBreak/>
              <w:t>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873084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120D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95E8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F5AA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95E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C741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8AC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3842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5CDC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70FD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BD3A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7C5C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EF27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D13E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66173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967D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4C4F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9F72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DD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951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CBA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CFF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B034F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9E31CFD" w14:textId="77777777" w:rsidTr="004654AF">
        <w:tc>
          <w:tcPr>
            <w:tcW w:w="959" w:type="dxa"/>
            <w:shd w:val="clear" w:color="auto" w:fill="auto"/>
            <w:vAlign w:val="center"/>
          </w:tcPr>
          <w:p w14:paraId="684D084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02.30А-фл.Подт (02.18А-фл.Подт)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E447CB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7247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38BD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D8AA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22A9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C7DE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B94B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9859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9D2C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C3EF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DA04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F971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7950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151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E710F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7BFA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372B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91E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029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F7B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A5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1274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A19C6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1E285F0" w14:textId="77777777" w:rsidTr="004654AF">
        <w:tc>
          <w:tcPr>
            <w:tcW w:w="959" w:type="dxa"/>
            <w:shd w:val="clear" w:color="auto" w:fill="auto"/>
            <w:vAlign w:val="center"/>
          </w:tcPr>
          <w:p w14:paraId="58DBE2D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03.18А-фл.Подт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69B00A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7565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C107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4896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D4F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E857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6EE9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FC26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6F03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EC13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B61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B46E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1036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15A2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7F626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38D0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A7FA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4082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DAFE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C09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5C4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BE8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AFA1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86DFB58" w14:textId="77777777" w:rsidTr="004654AF">
        <w:tc>
          <w:tcPr>
            <w:tcW w:w="959" w:type="dxa"/>
            <w:shd w:val="clear" w:color="auto" w:fill="auto"/>
            <w:vAlign w:val="center"/>
          </w:tcPr>
          <w:p w14:paraId="7A39276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03.19А-фл.Подт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DAA2EE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D63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21AC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D62D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A17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1414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762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CE77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CD96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07CF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B281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149D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FBA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B862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2BA2D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A74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F293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32E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268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487D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0C9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968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CA170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D9DC8DE" w14:textId="77777777" w:rsidTr="004654AF">
        <w:tc>
          <w:tcPr>
            <w:tcW w:w="959" w:type="dxa"/>
            <w:shd w:val="clear" w:color="auto" w:fill="auto"/>
            <w:vAlign w:val="center"/>
          </w:tcPr>
          <w:p w14:paraId="7E5010F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03.20А-фл.Подт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0A6F3A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DEEC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2C23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5B3C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25E6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0AF4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5E82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C4A9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9756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D9B9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B143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7D0B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3B73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C2F5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583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D975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8571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6F79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40A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4309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EF5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EFC2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B086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430E44" w14:textId="77777777" w:rsidTr="004654AF">
        <w:tc>
          <w:tcPr>
            <w:tcW w:w="959" w:type="dxa"/>
            <w:shd w:val="clear" w:color="auto" w:fill="auto"/>
            <w:vAlign w:val="center"/>
          </w:tcPr>
          <w:p w14:paraId="092FDD5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03.23А-фл.Подт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C4B33A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08D6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2051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F23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2639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6CE9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490E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B2D9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4A14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0965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9A1C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3DD4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FBE0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E5D4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0628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AA5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DEB8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61EF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3CF7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8D5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212A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220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78E40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5181DC1" w14:textId="77777777" w:rsidTr="004654AF">
        <w:tc>
          <w:tcPr>
            <w:tcW w:w="959" w:type="dxa"/>
            <w:shd w:val="clear" w:color="auto" w:fill="auto"/>
            <w:vAlign w:val="center"/>
          </w:tcPr>
          <w:p w14:paraId="62874A0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03.24А-фл.Подт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B30BE9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0CC0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3A70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FC2F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C2CB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FB3E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91B5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E77C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AA25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75F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B9FB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E73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5E71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3875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3EEC9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B68E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802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194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FC1B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EFD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34B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ADE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D07F3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18FC2FC" w14:textId="77777777" w:rsidTr="004654AF">
        <w:tc>
          <w:tcPr>
            <w:tcW w:w="959" w:type="dxa"/>
            <w:shd w:val="clear" w:color="auto" w:fill="auto"/>
            <w:vAlign w:val="center"/>
          </w:tcPr>
          <w:p w14:paraId="593A364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03.25А-фл.Подт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94202D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749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0853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7E27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BE40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C40B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F0B7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C4F8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79F9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61E5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C037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0EE2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1D8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EB1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82414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40E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1F28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0DC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32BE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D13F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0F3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28BD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2EB22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3F83263" w14:textId="77777777" w:rsidTr="004654AF">
        <w:tc>
          <w:tcPr>
            <w:tcW w:w="959" w:type="dxa"/>
            <w:shd w:val="clear" w:color="auto" w:fill="auto"/>
            <w:vAlign w:val="center"/>
          </w:tcPr>
          <w:p w14:paraId="0337FD5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03.26А-фл.Подт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5FDAF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481A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2027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897D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8FE6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97B5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0794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CF07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5274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44A7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EC30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1732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F0C9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74C8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34B6F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9B7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0999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59B3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968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1BD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C694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4B02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9AF6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1C7CEF5" w14:textId="77777777" w:rsidTr="004654AF">
        <w:tc>
          <w:tcPr>
            <w:tcW w:w="959" w:type="dxa"/>
            <w:shd w:val="clear" w:color="auto" w:fill="auto"/>
            <w:vAlign w:val="center"/>
          </w:tcPr>
          <w:p w14:paraId="33B1BA4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03.27А-фл.Подт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435BF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2B81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1987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66D3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CDD9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0EA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F91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C90F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770A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D68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456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0DD5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BD37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F3EC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B705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5D08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2CA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CD36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C32B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9F1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2A26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05AB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860D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FF52A54" w14:textId="77777777" w:rsidTr="004654AF">
        <w:tc>
          <w:tcPr>
            <w:tcW w:w="959" w:type="dxa"/>
            <w:shd w:val="clear" w:color="auto" w:fill="auto"/>
            <w:vAlign w:val="center"/>
          </w:tcPr>
          <w:p w14:paraId="195B8BC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03.29А-фл.Подт </w:t>
            </w:r>
            <w:r>
              <w:rPr>
                <w:sz w:val="18"/>
                <w:szCs w:val="18"/>
              </w:rPr>
              <w:lastRenderedPageBreak/>
              <w:t>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80E5E6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47B0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4D71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12ED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3FA3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7D9F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5C48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4B3C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637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2853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126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4D91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D94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B95D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3BD8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B63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37A2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5833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4AB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F86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F608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A07D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CFF0F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DACAD84" w14:textId="77777777" w:rsidTr="004654AF">
        <w:tc>
          <w:tcPr>
            <w:tcW w:w="959" w:type="dxa"/>
            <w:shd w:val="clear" w:color="auto" w:fill="auto"/>
            <w:vAlign w:val="center"/>
          </w:tcPr>
          <w:p w14:paraId="6B65A63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03.30А-фл.Подт (03.18А-фл.Подт)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5A673A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B0C3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370E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353E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A090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D0CA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E676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592C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0477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7BD0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F58D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4147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5947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25C8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780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7E49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D24A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ACE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54A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AAFF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0C8B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5987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4A01E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1D8F30A" w14:textId="77777777" w:rsidTr="004654AF">
        <w:tc>
          <w:tcPr>
            <w:tcW w:w="959" w:type="dxa"/>
            <w:shd w:val="clear" w:color="auto" w:fill="auto"/>
            <w:vAlign w:val="center"/>
          </w:tcPr>
          <w:p w14:paraId="0489528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04.18А-фл.Подт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30F4D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2EB5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07FC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7576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475E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F4E3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BA29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D13C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10E6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67A4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2D00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6D10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30E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A642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507B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90D8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CE07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F08C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50DF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F7D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C0C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3188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3C0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187A0BA" w14:textId="77777777" w:rsidTr="004654AF">
        <w:tc>
          <w:tcPr>
            <w:tcW w:w="959" w:type="dxa"/>
            <w:shd w:val="clear" w:color="auto" w:fill="auto"/>
            <w:vAlign w:val="center"/>
          </w:tcPr>
          <w:p w14:paraId="3AF0987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04.19А-фл.Подт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B1581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149E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1460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BDFB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796A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E5B3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284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4926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456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AA9B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0FF5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5574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722A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CB57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D869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133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F5F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6AC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EB4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377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879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A27E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5CE97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B323B2F" w14:textId="77777777" w:rsidTr="004654AF">
        <w:tc>
          <w:tcPr>
            <w:tcW w:w="959" w:type="dxa"/>
            <w:shd w:val="clear" w:color="auto" w:fill="auto"/>
            <w:vAlign w:val="center"/>
          </w:tcPr>
          <w:p w14:paraId="2B2DE9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04.20А-фл.Подт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5327C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2A38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C4F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2BE0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51F6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7073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1976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F01D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9914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B4A3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F360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D330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085D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F0E4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70BC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E0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0F8C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7C0B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DDFC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DE2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5D9E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8BE4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3C302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19EF62D" w14:textId="77777777" w:rsidTr="004654AF">
        <w:tc>
          <w:tcPr>
            <w:tcW w:w="959" w:type="dxa"/>
            <w:shd w:val="clear" w:color="auto" w:fill="auto"/>
            <w:vAlign w:val="center"/>
          </w:tcPr>
          <w:p w14:paraId="3115561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04.23А-фл.Подт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9465E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1730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A9C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F95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5C10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021E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5BDC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2202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CF67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CAE8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5928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6EA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BD8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3823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9C285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4AC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C7E8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426C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6EE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498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3B7D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3C74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548C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CF9F586" w14:textId="77777777" w:rsidTr="004654AF">
        <w:tc>
          <w:tcPr>
            <w:tcW w:w="959" w:type="dxa"/>
            <w:shd w:val="clear" w:color="auto" w:fill="auto"/>
            <w:vAlign w:val="center"/>
          </w:tcPr>
          <w:p w14:paraId="4A56D09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04.24А-фл.Подт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F8C620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99AE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D810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0F91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5DDB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BDBC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F8E8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F8F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6E1B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1F3F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CD3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C53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070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19A5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AF61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6E6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0693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8A5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ACC5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3ED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9CE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429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13A8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819FE53" w14:textId="77777777" w:rsidTr="004654AF">
        <w:tc>
          <w:tcPr>
            <w:tcW w:w="959" w:type="dxa"/>
            <w:shd w:val="clear" w:color="auto" w:fill="auto"/>
            <w:vAlign w:val="center"/>
          </w:tcPr>
          <w:p w14:paraId="6C4CD30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04.25А-фл.Подт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A49442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C79E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2B83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6F8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AEAF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7FF0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31B5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0704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3915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0674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B5E4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1D97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43EC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E6FC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7C1C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07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F381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C799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E38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B0B6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5EA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AB2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6CE6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9F09BB1" w14:textId="77777777" w:rsidTr="004654AF">
        <w:tc>
          <w:tcPr>
            <w:tcW w:w="959" w:type="dxa"/>
            <w:shd w:val="clear" w:color="auto" w:fill="auto"/>
            <w:vAlign w:val="center"/>
          </w:tcPr>
          <w:p w14:paraId="283EA48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04.26А-фл.Подт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63A718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2177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EC53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3D92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1D67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1922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4874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A07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1AB8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11C7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27B1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BEB1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B628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29A7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A1DC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6A43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65A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101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277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A27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7A4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C2A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0A01F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B8F66C" w14:textId="77777777" w:rsidTr="004654AF">
        <w:tc>
          <w:tcPr>
            <w:tcW w:w="959" w:type="dxa"/>
            <w:shd w:val="clear" w:color="auto" w:fill="auto"/>
            <w:vAlign w:val="center"/>
          </w:tcPr>
          <w:p w14:paraId="5E91B32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04.27А-фл.Подт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69402C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3AFA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9EB2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2935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E3A6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6EEB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3E2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8CC3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275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D812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5B36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4DCC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9B53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D15C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5CA0A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F4B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D416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CB2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BE9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A258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B3E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4073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9BCA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215F13" w14:textId="77777777" w:rsidTr="004654AF">
        <w:tc>
          <w:tcPr>
            <w:tcW w:w="959" w:type="dxa"/>
            <w:shd w:val="clear" w:color="auto" w:fill="auto"/>
            <w:vAlign w:val="center"/>
          </w:tcPr>
          <w:p w14:paraId="3BD284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04.29А-</w:t>
            </w:r>
            <w:r>
              <w:rPr>
                <w:sz w:val="18"/>
                <w:szCs w:val="18"/>
              </w:rPr>
              <w:lastRenderedPageBreak/>
              <w:t>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62183A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C555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6329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314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9A29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288A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5D68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7F5C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1ED8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65C0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A851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5A7E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B028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1A5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35D4E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95ED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B332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A1AC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81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822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42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256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EAC1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ECF7DF3" w14:textId="77777777" w:rsidTr="004654AF">
        <w:tc>
          <w:tcPr>
            <w:tcW w:w="959" w:type="dxa"/>
            <w:shd w:val="clear" w:color="auto" w:fill="auto"/>
            <w:vAlign w:val="center"/>
          </w:tcPr>
          <w:p w14:paraId="57495D7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04.30А-фл.Подт (04.18А-фл.Подт)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493073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891E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762D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C2D2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1599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B5BC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12D9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25B8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26EC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4899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2307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E818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F0B5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792B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7CAE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463C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7E70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E3C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8206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4AFB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AF81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F78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8559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0B55DCC" w14:textId="77777777" w:rsidTr="004654AF">
        <w:tc>
          <w:tcPr>
            <w:tcW w:w="959" w:type="dxa"/>
            <w:shd w:val="clear" w:color="auto" w:fill="auto"/>
            <w:vAlign w:val="center"/>
          </w:tcPr>
          <w:p w14:paraId="191F9D2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05.18А-фл.Подт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CDCE51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4E84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4651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C484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2276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2EB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7D7C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1DA8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DC79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1F5B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FE65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98FD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411C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0216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33E6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2E75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6074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671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C56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F42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0BB2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B91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4D955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5A10BB5" w14:textId="77777777" w:rsidTr="004654AF">
        <w:tc>
          <w:tcPr>
            <w:tcW w:w="959" w:type="dxa"/>
            <w:shd w:val="clear" w:color="auto" w:fill="auto"/>
            <w:vAlign w:val="center"/>
          </w:tcPr>
          <w:p w14:paraId="18DC09B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05.19А-фл.Подт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C6D8A9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69DB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2057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C3E2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C8A1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D94A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1275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2D32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EB9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344C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54F8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CEA9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420E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414C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1987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195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478A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9FB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4275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914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B4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D02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E704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0DA2C35" w14:textId="77777777" w:rsidTr="004654AF">
        <w:tc>
          <w:tcPr>
            <w:tcW w:w="959" w:type="dxa"/>
            <w:shd w:val="clear" w:color="auto" w:fill="auto"/>
            <w:vAlign w:val="center"/>
          </w:tcPr>
          <w:p w14:paraId="7E4AF73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05.20А-фл.Подт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CFBF33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AE8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C532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3F46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305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A34C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B351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4133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6796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FF47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565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859F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52EB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F98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38E4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1F6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6D54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5218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212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8C5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0F4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262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B005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875E25C" w14:textId="77777777" w:rsidTr="004654AF">
        <w:tc>
          <w:tcPr>
            <w:tcW w:w="959" w:type="dxa"/>
            <w:shd w:val="clear" w:color="auto" w:fill="auto"/>
            <w:vAlign w:val="center"/>
          </w:tcPr>
          <w:p w14:paraId="2CDEDEB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05.23А-фл.Подт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D122CA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47E2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C08E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388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F439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586A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F0B1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C913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0ADD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DE3D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D8D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F02D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1E29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383A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247F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3060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F214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57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482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9C51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DCB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DFF8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14B15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8FB6505" w14:textId="77777777" w:rsidTr="004654AF">
        <w:tc>
          <w:tcPr>
            <w:tcW w:w="959" w:type="dxa"/>
            <w:shd w:val="clear" w:color="auto" w:fill="auto"/>
            <w:vAlign w:val="center"/>
          </w:tcPr>
          <w:p w14:paraId="6D79C1A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05.24А-фл.Подт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081D6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5C05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3CA1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18B3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BB85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0164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786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ECC4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4E0F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C6C8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0C6D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CA43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998E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01BC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0AAAB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0EE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1384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02A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8DF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74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EC03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6053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63AD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08713AF" w14:textId="77777777" w:rsidTr="004654AF">
        <w:tc>
          <w:tcPr>
            <w:tcW w:w="959" w:type="dxa"/>
            <w:shd w:val="clear" w:color="auto" w:fill="auto"/>
            <w:vAlign w:val="center"/>
          </w:tcPr>
          <w:p w14:paraId="7F5F3DB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05.25А-фл.Подт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3CE971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86A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459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BEB8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C88C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AFA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DFF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F83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58DE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6664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25EE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36A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8452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6CA4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F4B0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E03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781B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B7DF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011E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027A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644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5948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348F2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8E2351E" w14:textId="77777777" w:rsidTr="004654AF">
        <w:tc>
          <w:tcPr>
            <w:tcW w:w="959" w:type="dxa"/>
            <w:shd w:val="clear" w:color="auto" w:fill="auto"/>
            <w:vAlign w:val="center"/>
          </w:tcPr>
          <w:p w14:paraId="290AED0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05.26А-фл.Подт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32FD5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2D61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08DB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D4C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F9B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31AA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73D5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C4B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343E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4072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782B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1D12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5D5D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D30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5A79C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2749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397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D160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6C34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814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8519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BE4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BDD0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36422E" w14:textId="77777777" w:rsidTr="004654AF">
        <w:tc>
          <w:tcPr>
            <w:tcW w:w="959" w:type="dxa"/>
            <w:shd w:val="clear" w:color="auto" w:fill="auto"/>
            <w:vAlign w:val="center"/>
          </w:tcPr>
          <w:p w14:paraId="791CAFE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05.27А-фл.Подт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C95930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373B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E160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2EB6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0ED1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882B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059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951F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F0A1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3A2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3C4B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3515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7DE6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FE1F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0BFA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856C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A788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145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6B2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012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05B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AED7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17F2E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53FE94A" w14:textId="77777777" w:rsidTr="004654AF">
        <w:tc>
          <w:tcPr>
            <w:tcW w:w="959" w:type="dxa"/>
            <w:shd w:val="clear" w:color="auto" w:fill="auto"/>
            <w:vAlign w:val="center"/>
          </w:tcPr>
          <w:p w14:paraId="7795D3B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05.29А-фл.Подт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9E93C1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B372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446B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E122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E439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7F73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75C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E09F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56FC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21D7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628A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1EF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045F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E36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26DA8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DC7F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26AD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CCA8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7763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38D1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6FE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2599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8865A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BB4E3AE" w14:textId="77777777" w:rsidTr="004654AF">
        <w:tc>
          <w:tcPr>
            <w:tcW w:w="959" w:type="dxa"/>
            <w:shd w:val="clear" w:color="auto" w:fill="auto"/>
            <w:vAlign w:val="center"/>
          </w:tcPr>
          <w:p w14:paraId="0FE598B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05.30А-фл.Подт (05.18А-фл.Подт)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620A6B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A83B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0938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C580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DA4B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8C4D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9048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439A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8A4B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7ABB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6E7F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1D8D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74A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4359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BA82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202F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DD05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97F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348F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73D6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8D6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87EA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53921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79E2279" w14:textId="77777777" w:rsidTr="004654AF">
        <w:tc>
          <w:tcPr>
            <w:tcW w:w="959" w:type="dxa"/>
            <w:shd w:val="clear" w:color="auto" w:fill="auto"/>
            <w:vAlign w:val="center"/>
          </w:tcPr>
          <w:p w14:paraId="658F77C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BF21688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Ангара-63 (31), пр. Р 96А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573D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ACE90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9C1A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CBB8C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FD4B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578C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2BDD7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F177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57ABF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FF6B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1D0AB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438C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7F67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9A61D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C32C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9C43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CE72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0BAC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D961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7EC1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D7B5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D6931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DAD9ABE" w14:textId="77777777" w:rsidTr="004654AF">
        <w:tc>
          <w:tcPr>
            <w:tcW w:w="959" w:type="dxa"/>
            <w:shd w:val="clear" w:color="auto" w:fill="auto"/>
            <w:vAlign w:val="center"/>
          </w:tcPr>
          <w:p w14:paraId="589D3D4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454F1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F743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F0D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954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0EBC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60B6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4C49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A451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E42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256E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0CFF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A2DF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779D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D24D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CED5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4BEC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C110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AA4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B01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0D29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DAB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7C48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0E9A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98FEA4F" w14:textId="77777777" w:rsidTr="004654AF">
        <w:tc>
          <w:tcPr>
            <w:tcW w:w="959" w:type="dxa"/>
            <w:shd w:val="clear" w:color="auto" w:fill="auto"/>
            <w:vAlign w:val="center"/>
          </w:tcPr>
          <w:p w14:paraId="28162F3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61DF4D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467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A22F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07D7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E7B1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9515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5FC3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648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A2C4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4E67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D8B9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5B1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520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5A84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99C97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168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EA43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C6D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B1C2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8A80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EBB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881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5AFEF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E3AB29" w14:textId="77777777" w:rsidTr="004654AF">
        <w:tc>
          <w:tcPr>
            <w:tcW w:w="959" w:type="dxa"/>
            <w:shd w:val="clear" w:color="auto" w:fill="auto"/>
            <w:vAlign w:val="center"/>
          </w:tcPr>
          <w:p w14:paraId="611CBA2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61F5C9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30CE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5E7C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ED6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953F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A727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A24E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B90C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24EA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49D9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3A8F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A1D3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28FC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64B4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A75FC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5F6F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52BF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8AAD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48E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309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F3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331A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9CFE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A5766CA" w14:textId="77777777" w:rsidTr="004654AF">
        <w:tc>
          <w:tcPr>
            <w:tcW w:w="959" w:type="dxa"/>
            <w:shd w:val="clear" w:color="auto" w:fill="auto"/>
            <w:vAlign w:val="center"/>
          </w:tcPr>
          <w:p w14:paraId="112A1C1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78449D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1097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9FCB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5AB7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2DCC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FC2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8C5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FE58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86E7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594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97D6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1149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2CA0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0C0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8163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448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072E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7A3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5821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09A6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4490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554F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DBB9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796DBD3" w14:textId="77777777" w:rsidTr="004654AF">
        <w:tc>
          <w:tcPr>
            <w:tcW w:w="959" w:type="dxa"/>
            <w:shd w:val="clear" w:color="auto" w:fill="auto"/>
            <w:vAlign w:val="center"/>
          </w:tcPr>
          <w:p w14:paraId="460F344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054E93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8405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CE18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993D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E93F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4851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64F8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ABAE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4F15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097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CA03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014F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5994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A7D1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A2E8C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960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7BA8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9C7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73BC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5D7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1A87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CDC9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AC28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53D3402" w14:textId="77777777" w:rsidTr="004654AF">
        <w:tc>
          <w:tcPr>
            <w:tcW w:w="959" w:type="dxa"/>
            <w:shd w:val="clear" w:color="auto" w:fill="auto"/>
            <w:vAlign w:val="center"/>
          </w:tcPr>
          <w:p w14:paraId="617BF06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AC2E64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Ангара-70 (33), пр. Р 96А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090E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07D52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D700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4AED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84F3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D90A0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675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698CA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EA7E1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8D4C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BFE0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125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124F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091AA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430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3B17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121E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2A71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50D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A2B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29B1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286B7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724E113E" w14:textId="77777777" w:rsidTr="004654AF">
        <w:tc>
          <w:tcPr>
            <w:tcW w:w="959" w:type="dxa"/>
            <w:shd w:val="clear" w:color="auto" w:fill="auto"/>
            <w:vAlign w:val="center"/>
          </w:tcPr>
          <w:p w14:paraId="3800ED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6A9A04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763B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E5CA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8989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25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8E2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260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F343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7D05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50E2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1691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CF07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4CE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43A8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AEB6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029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6EBB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2DA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AE6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1EC8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601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64EA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94A3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75387B" w14:textId="77777777" w:rsidTr="004654AF">
        <w:tc>
          <w:tcPr>
            <w:tcW w:w="959" w:type="dxa"/>
            <w:shd w:val="clear" w:color="auto" w:fill="auto"/>
            <w:vAlign w:val="center"/>
          </w:tcPr>
          <w:p w14:paraId="37F85B6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D75D3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1F65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76DF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6832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5D7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C26D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EB9D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F6A7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7223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CFEB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8E7C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5A1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3E41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6EE2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4EBE6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FD8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CD97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247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4D6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C08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65A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83D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A4ED6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6433D23" w14:textId="77777777" w:rsidTr="004654AF">
        <w:tc>
          <w:tcPr>
            <w:tcW w:w="959" w:type="dxa"/>
            <w:shd w:val="clear" w:color="auto" w:fill="auto"/>
            <w:vAlign w:val="center"/>
          </w:tcPr>
          <w:p w14:paraId="1504CF8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499556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6E9D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9451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FF22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DF59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895C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AA68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6D7B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2B60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1245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F00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B98F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BABC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EE04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33DAA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CCED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B3F5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1BA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AC1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D73A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25E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2ADC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B47A2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5A7488" w14:textId="77777777" w:rsidTr="004654AF">
        <w:tc>
          <w:tcPr>
            <w:tcW w:w="959" w:type="dxa"/>
            <w:shd w:val="clear" w:color="auto" w:fill="auto"/>
            <w:vAlign w:val="center"/>
          </w:tcPr>
          <w:p w14:paraId="6C8D410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204972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27F6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1D21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A792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BC85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5E80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7A25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EAD3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C3DF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6BED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756C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BD01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EAEE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BC81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C219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56F8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87CE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D68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9E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9508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3DF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7786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0724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EA7D9BF" w14:textId="77777777" w:rsidTr="004654AF">
        <w:tc>
          <w:tcPr>
            <w:tcW w:w="959" w:type="dxa"/>
            <w:shd w:val="clear" w:color="auto" w:fill="auto"/>
            <w:vAlign w:val="center"/>
          </w:tcPr>
          <w:p w14:paraId="1B35554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81576C2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Ангара-57 (34), пр. Р 96А (техпомощь для ремонта судов)-рейдовый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79D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E8A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0986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E68A3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5FB0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1097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9C70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1E3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5F154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4D2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8A306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3550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65BA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ABAE5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1428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5896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C23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3CCE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DD6F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0DD5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BA2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90DBA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5F529B2" w14:textId="77777777" w:rsidTr="004654AF">
        <w:tc>
          <w:tcPr>
            <w:tcW w:w="959" w:type="dxa"/>
            <w:shd w:val="clear" w:color="auto" w:fill="auto"/>
            <w:vAlign w:val="center"/>
          </w:tcPr>
          <w:p w14:paraId="4859375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AE203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15A1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EB84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5EA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1242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83D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BA78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B21E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4B59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C863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AA8D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1032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5DB9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A333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3FABB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F5BC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3A90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202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52E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A71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302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486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C35C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7F16EBE9" w14:textId="77777777" w:rsidTr="004654AF">
        <w:tc>
          <w:tcPr>
            <w:tcW w:w="959" w:type="dxa"/>
            <w:shd w:val="clear" w:color="auto" w:fill="auto"/>
            <w:vAlign w:val="center"/>
          </w:tcPr>
          <w:p w14:paraId="194D6D4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A67026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D51F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27A1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7E2A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3F7D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B25B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6F04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FEC3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A696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D82E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6B3F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6A34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5F17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1F16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A7D4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6D3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4F0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8EB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F8A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4EA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F742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8E6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172E0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42DFD38F" w14:textId="77777777" w:rsidTr="004654AF">
        <w:tc>
          <w:tcPr>
            <w:tcW w:w="959" w:type="dxa"/>
            <w:shd w:val="clear" w:color="auto" w:fill="auto"/>
            <w:vAlign w:val="center"/>
          </w:tcPr>
          <w:p w14:paraId="2D65417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8CEA1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FC49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978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49FE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BE40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C6C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C24B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E971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B2AC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846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21D0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3C8C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F8BD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7DE1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43C5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E5F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C23E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05C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811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0A0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76C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8DD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9F97A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4FFC82CC" w14:textId="77777777" w:rsidTr="004654AF">
        <w:tc>
          <w:tcPr>
            <w:tcW w:w="959" w:type="dxa"/>
            <w:shd w:val="clear" w:color="auto" w:fill="auto"/>
            <w:vAlign w:val="center"/>
          </w:tcPr>
          <w:p w14:paraId="1FC3E85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9B5582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0498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69C4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952E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3A3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7FC0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07A3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07BD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FC33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453B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157A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14E0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E989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5A1F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7EF6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B09E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C5B3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790B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BD71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C7B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1861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64C0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A328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67B07F0" w14:textId="77777777" w:rsidTr="004654AF">
        <w:tc>
          <w:tcPr>
            <w:tcW w:w="959" w:type="dxa"/>
            <w:shd w:val="clear" w:color="auto" w:fill="auto"/>
            <w:vAlign w:val="center"/>
          </w:tcPr>
          <w:p w14:paraId="2532BD2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69044D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AE7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8270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175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1D0F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FA5C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C92D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E36F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3C3F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64CC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02A0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E09F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609E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B7D7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8C359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5DF1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0F46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FDB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BC4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52F3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1E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98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27F8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7F3FE6C1" w14:textId="77777777" w:rsidTr="004654AF">
        <w:tc>
          <w:tcPr>
            <w:tcW w:w="959" w:type="dxa"/>
            <w:shd w:val="clear" w:color="auto" w:fill="auto"/>
            <w:vAlign w:val="center"/>
          </w:tcPr>
          <w:p w14:paraId="68EC8A5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583BA5E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 xml:space="preserve">Александр Сибиряков (36), пр. </w:t>
            </w:r>
            <w:r w:rsidRPr="00F92F1F">
              <w:rPr>
                <w:i/>
                <w:sz w:val="18"/>
                <w:szCs w:val="18"/>
              </w:rPr>
              <w:lastRenderedPageBreak/>
              <w:t>428.2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9179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CF586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467B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02A7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CED7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72615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B17F8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B0EF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BE858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AA5C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1A92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E091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F4264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113B9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B054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B09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FE9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FF09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1604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F4C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F12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7F9A5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3176605" w14:textId="77777777" w:rsidTr="004654AF">
        <w:tc>
          <w:tcPr>
            <w:tcW w:w="959" w:type="dxa"/>
            <w:shd w:val="clear" w:color="auto" w:fill="auto"/>
            <w:vAlign w:val="center"/>
          </w:tcPr>
          <w:p w14:paraId="5184742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16991C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0A58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EAA0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1A15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C217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FA80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1C91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071A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9E8D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9B62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291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10ED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658B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A604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5178D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9D4B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6EC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4DCC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E2B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3D2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EA5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7CF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7794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02B66F" w14:textId="77777777" w:rsidTr="004654AF">
        <w:tc>
          <w:tcPr>
            <w:tcW w:w="959" w:type="dxa"/>
            <w:shd w:val="clear" w:color="auto" w:fill="auto"/>
            <w:vAlign w:val="center"/>
          </w:tcPr>
          <w:p w14:paraId="03B186C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C8BC27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B0A1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3B38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0173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C6CF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1763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5E3C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54E3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B54D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57E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FAE2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D93D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13BD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6AF0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0A163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DBA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8C56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EF57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C0D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669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D24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44A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1E43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E60BEAF" w14:textId="77777777" w:rsidTr="004654AF">
        <w:tc>
          <w:tcPr>
            <w:tcW w:w="959" w:type="dxa"/>
            <w:shd w:val="clear" w:color="auto" w:fill="auto"/>
            <w:vAlign w:val="center"/>
          </w:tcPr>
          <w:p w14:paraId="331DB1E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53F45F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6AB9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4F5E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F0C0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275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7D27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59E9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5EB6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95BD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A29B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218A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DE2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F35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7269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3433C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791E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9377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AD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706D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1F87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93E0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6FC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EC96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13B168C" w14:textId="77777777" w:rsidTr="004654AF">
        <w:tc>
          <w:tcPr>
            <w:tcW w:w="959" w:type="dxa"/>
            <w:shd w:val="clear" w:color="auto" w:fill="auto"/>
            <w:vAlign w:val="center"/>
          </w:tcPr>
          <w:p w14:paraId="7080257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F2A945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8A5B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E7DB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D370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8C22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07A4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2FB3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1422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7C03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95B9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FBD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6761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1EA1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4EA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0254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26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1D41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835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799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F69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869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3C2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90C8A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88FD84D" w14:textId="77777777" w:rsidTr="004654AF">
        <w:tc>
          <w:tcPr>
            <w:tcW w:w="959" w:type="dxa"/>
            <w:shd w:val="clear" w:color="auto" w:fill="auto"/>
            <w:vAlign w:val="center"/>
          </w:tcPr>
          <w:p w14:paraId="22DCA7E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622988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42F2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6B4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1F8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1C1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91D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E850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5C77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6822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11D5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2C77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F79D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6DDB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7D2F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C95F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2B0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9CF1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094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40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AAD4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B14A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6AA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65FC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9E47C5" w14:textId="77777777" w:rsidTr="004654AF">
        <w:tc>
          <w:tcPr>
            <w:tcW w:w="959" w:type="dxa"/>
            <w:shd w:val="clear" w:color="auto" w:fill="auto"/>
            <w:vAlign w:val="center"/>
          </w:tcPr>
          <w:p w14:paraId="6169CB4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2A748D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A149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87C9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578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E172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E89D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EC1D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332C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3A70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F935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96EE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3D66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027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7D4C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F8B5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45D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1DB1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1FEF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3CEF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BB7E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0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597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C5AD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BD59633" w14:textId="77777777" w:rsidTr="004654AF">
        <w:tc>
          <w:tcPr>
            <w:tcW w:w="959" w:type="dxa"/>
            <w:shd w:val="clear" w:color="auto" w:fill="auto"/>
            <w:vAlign w:val="center"/>
          </w:tcPr>
          <w:p w14:paraId="0134077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1025B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83DF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215C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EA87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6B16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4393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7285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657F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CB25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757D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6D4B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06F1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69E2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3589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CFB31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6D6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B8B7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65A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9BE5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C8C6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92E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2155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5CB85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6BC5F56" w14:textId="77777777" w:rsidTr="004654AF">
        <w:tc>
          <w:tcPr>
            <w:tcW w:w="959" w:type="dxa"/>
            <w:shd w:val="clear" w:color="auto" w:fill="auto"/>
            <w:vAlign w:val="center"/>
          </w:tcPr>
          <w:p w14:paraId="6BEFD86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B4DB1E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AE8D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6FF7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870B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E337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CAC2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8A05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F6AF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C32B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6415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906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38D6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92D9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B43F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0EC19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AD52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41F7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43F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F70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93EE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2646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681E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5BBF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2A7507A" w14:textId="77777777" w:rsidTr="004654AF">
        <w:tc>
          <w:tcPr>
            <w:tcW w:w="959" w:type="dxa"/>
            <w:shd w:val="clear" w:color="auto" w:fill="auto"/>
            <w:vAlign w:val="center"/>
          </w:tcPr>
          <w:p w14:paraId="13A2406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28CB6C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4D05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E924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3670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7FC0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F85A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C49D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E76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7A48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48E6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BE9A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3FEB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416B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C3CA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4312C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7C24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9D1F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DE6A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B45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784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704E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7888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92B06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C022C67" w14:textId="77777777" w:rsidTr="004654AF">
        <w:tc>
          <w:tcPr>
            <w:tcW w:w="959" w:type="dxa"/>
            <w:shd w:val="clear" w:color="auto" w:fill="auto"/>
            <w:vAlign w:val="center"/>
          </w:tcPr>
          <w:p w14:paraId="67C7188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C050CC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C8D4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8B91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5405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604D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7ECF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F32A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B218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6333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B314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3550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5C9A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ABA5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04A8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D164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155B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6F91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3F06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DF79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888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D82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F3C8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E60A0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E9DE37B" w14:textId="77777777" w:rsidTr="004654AF">
        <w:tc>
          <w:tcPr>
            <w:tcW w:w="959" w:type="dxa"/>
            <w:shd w:val="clear" w:color="auto" w:fill="auto"/>
            <w:vAlign w:val="center"/>
          </w:tcPr>
          <w:p w14:paraId="6A6E2D6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FD1AFC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Дмитров (37),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511E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50A85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FACE0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6236E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60BA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E26C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608F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6356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B02C8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E419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9FDF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3EDA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B61F1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78013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101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5A5D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304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AD5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034A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50BA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0602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3A2FB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F640C01" w14:textId="77777777" w:rsidTr="004654AF">
        <w:tc>
          <w:tcPr>
            <w:tcW w:w="959" w:type="dxa"/>
            <w:shd w:val="clear" w:color="auto" w:fill="auto"/>
            <w:vAlign w:val="center"/>
          </w:tcPr>
          <w:p w14:paraId="1A2CB20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FB6E0A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D466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7744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9426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9CA0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D580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B0A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0CB4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65A3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3F75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92E6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A5CA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4F18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5EA0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3103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DE7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B710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F10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243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BFD1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E199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B89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46CE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513BFB7" w14:textId="77777777" w:rsidTr="004654AF">
        <w:tc>
          <w:tcPr>
            <w:tcW w:w="959" w:type="dxa"/>
            <w:shd w:val="clear" w:color="auto" w:fill="auto"/>
            <w:vAlign w:val="center"/>
          </w:tcPr>
          <w:p w14:paraId="0C2D3B2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E43619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03EB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E7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E27F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3F3F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7045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BE6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69C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9BFC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34E4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2341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A34E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FE9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1C66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8D16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407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CF40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90D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B762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27B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5D29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054A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BFC9C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79A8088" w14:textId="77777777" w:rsidTr="004654AF">
        <w:tc>
          <w:tcPr>
            <w:tcW w:w="959" w:type="dxa"/>
            <w:shd w:val="clear" w:color="auto" w:fill="auto"/>
            <w:vAlign w:val="center"/>
          </w:tcPr>
          <w:p w14:paraId="01AE96B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D9A08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F073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86FE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EE5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8319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7839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3720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E60F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EA0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BDB9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7C0F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69A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5C45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E8ED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CE201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792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9287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61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8D6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A49C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1CB4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E2F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78B57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8B3678" w14:textId="77777777" w:rsidTr="004654AF">
        <w:tc>
          <w:tcPr>
            <w:tcW w:w="959" w:type="dxa"/>
            <w:shd w:val="clear" w:color="auto" w:fill="auto"/>
            <w:vAlign w:val="center"/>
          </w:tcPr>
          <w:p w14:paraId="1D41985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87DADD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8253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C21D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EF5C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B31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A309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B50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91A4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53B5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558C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07E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33E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265D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D967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6726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3639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4DE2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5A2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2CCE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FED3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E0C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4C5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45D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5198B43" w14:textId="77777777" w:rsidTr="004654AF">
        <w:tc>
          <w:tcPr>
            <w:tcW w:w="959" w:type="dxa"/>
            <w:shd w:val="clear" w:color="auto" w:fill="auto"/>
            <w:vAlign w:val="center"/>
          </w:tcPr>
          <w:p w14:paraId="16B55D0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BEC1A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1874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4288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6DA9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1F31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C40F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A5CE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EB09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E0D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BEB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72F8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C142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2D4F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5579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A2BE0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4C0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B0F5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D18A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AA7F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EE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1F8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DEC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68BC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BB83A94" w14:textId="77777777" w:rsidTr="004654AF">
        <w:tc>
          <w:tcPr>
            <w:tcW w:w="959" w:type="dxa"/>
            <w:shd w:val="clear" w:color="auto" w:fill="auto"/>
            <w:vAlign w:val="center"/>
          </w:tcPr>
          <w:p w14:paraId="60005F3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51543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1975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C880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0032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5B4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0C4F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54B5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BA61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2ABC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9F35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CF9D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CDF0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9D16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7FF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1CBC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620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9AE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C52F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CCBF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EB30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B262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926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6E3C9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10FCEA5" w14:textId="77777777" w:rsidTr="004654AF">
        <w:tc>
          <w:tcPr>
            <w:tcW w:w="959" w:type="dxa"/>
            <w:shd w:val="clear" w:color="auto" w:fill="auto"/>
            <w:vAlign w:val="center"/>
          </w:tcPr>
          <w:p w14:paraId="15AC32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A19761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D54A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8A40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E631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1719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45EE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DE1E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541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3AC4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9BC7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3AD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03B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AD79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0D81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926EA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D18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9F78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44A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393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E69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CBBA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B4F8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3A94D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E4B515F" w14:textId="77777777" w:rsidTr="004654AF">
        <w:tc>
          <w:tcPr>
            <w:tcW w:w="959" w:type="dxa"/>
            <w:shd w:val="clear" w:color="auto" w:fill="auto"/>
            <w:vAlign w:val="center"/>
          </w:tcPr>
          <w:p w14:paraId="467755E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B28319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03A5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FF86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E232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AC8E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EE4B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E5E3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42F8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385F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C513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95F1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4D35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F9E5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E4FA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65D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EEF4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BA3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1DC5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3E5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0900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5A34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BF2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48DC8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B7C2FCF" w14:textId="77777777" w:rsidTr="004654AF">
        <w:tc>
          <w:tcPr>
            <w:tcW w:w="959" w:type="dxa"/>
            <w:shd w:val="clear" w:color="auto" w:fill="auto"/>
            <w:vAlign w:val="center"/>
          </w:tcPr>
          <w:p w14:paraId="2A7DAA5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1FBA23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8A17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B66F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E789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8966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C8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B0B9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DAC3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9724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6530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FF63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9305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36AF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F796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148DE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945C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B74F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81C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964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FF2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ED4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E43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C8F2B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F8E0DCB" w14:textId="77777777" w:rsidTr="004654AF">
        <w:tc>
          <w:tcPr>
            <w:tcW w:w="959" w:type="dxa"/>
            <w:shd w:val="clear" w:color="auto" w:fill="auto"/>
            <w:vAlign w:val="center"/>
          </w:tcPr>
          <w:p w14:paraId="6643236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8B2863B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Леонид Головачев (38), пр. 428.2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D44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2D10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40F7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C614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B6DF6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A2C2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31A5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3FB9C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ADC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B5B2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C9C9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39B2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71AD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228CA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F85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D69A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F934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6D2A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FD5C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C673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4817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1A986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3B67D8A" w14:textId="77777777" w:rsidTr="004654AF">
        <w:tc>
          <w:tcPr>
            <w:tcW w:w="959" w:type="dxa"/>
            <w:shd w:val="clear" w:color="auto" w:fill="auto"/>
            <w:vAlign w:val="center"/>
          </w:tcPr>
          <w:p w14:paraId="37B4189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320057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7D76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35EE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120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C72D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BC0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AD3E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4306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517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1EB6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4F8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2087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016D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CA4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CEDA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404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46FC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621E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31B3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BE9A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132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5F5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F657E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F96CB7" w14:textId="77777777" w:rsidTr="004654AF">
        <w:tc>
          <w:tcPr>
            <w:tcW w:w="959" w:type="dxa"/>
            <w:shd w:val="clear" w:color="auto" w:fill="auto"/>
            <w:vAlign w:val="center"/>
          </w:tcPr>
          <w:p w14:paraId="5AFAD55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D6A1D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0BF3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91DD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F0C9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7B77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92E7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CA88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D82D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5B1A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26F0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E2F0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25A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0130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AC4A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6AFF6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8936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F031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A3A9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A8EF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F627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454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397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675A2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4127455" w14:textId="77777777" w:rsidTr="004654AF">
        <w:tc>
          <w:tcPr>
            <w:tcW w:w="959" w:type="dxa"/>
            <w:shd w:val="clear" w:color="auto" w:fill="auto"/>
            <w:vAlign w:val="center"/>
          </w:tcPr>
          <w:p w14:paraId="50CC8EE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2933FB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00E6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A679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8707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3CB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E67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37A7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16B8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9ED6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9AFD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FBFC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12B5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B6E6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C498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2171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0A0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63C1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626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C39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8357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904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619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7860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57F56AA" w14:textId="77777777" w:rsidTr="004654AF">
        <w:tc>
          <w:tcPr>
            <w:tcW w:w="959" w:type="dxa"/>
            <w:shd w:val="clear" w:color="auto" w:fill="auto"/>
            <w:vAlign w:val="center"/>
          </w:tcPr>
          <w:p w14:paraId="0305DA5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296000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8B6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E457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039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7D0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CEF6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D55A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FD2A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4226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C66C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4770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BE20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DFFD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1641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D255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C7E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FE9D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EDAB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07D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497C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AAB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B57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D2DEA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1781B25" w14:textId="77777777" w:rsidTr="004654AF">
        <w:tc>
          <w:tcPr>
            <w:tcW w:w="959" w:type="dxa"/>
            <w:shd w:val="clear" w:color="auto" w:fill="auto"/>
            <w:vAlign w:val="center"/>
          </w:tcPr>
          <w:p w14:paraId="712C75F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1B5BBF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F931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E9E0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5BB6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6EFB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AE6E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D458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49F2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E535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50D8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7FFF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87C2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5027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080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FAEF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64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5E65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6D3A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6F49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AFA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003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5AAF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042E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95FABDB" w14:textId="77777777" w:rsidTr="004654AF">
        <w:tc>
          <w:tcPr>
            <w:tcW w:w="959" w:type="dxa"/>
            <w:shd w:val="clear" w:color="auto" w:fill="auto"/>
            <w:vAlign w:val="center"/>
          </w:tcPr>
          <w:p w14:paraId="57B63AF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500545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AF91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7463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08D5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EF5E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FDF1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3695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241D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8D2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900C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3988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25B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241A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225B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235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E88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46D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EEC8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7D90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2EF8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226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BB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C541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8FAC7E9" w14:textId="77777777" w:rsidTr="004654AF">
        <w:tc>
          <w:tcPr>
            <w:tcW w:w="959" w:type="dxa"/>
            <w:shd w:val="clear" w:color="auto" w:fill="auto"/>
            <w:vAlign w:val="center"/>
          </w:tcPr>
          <w:p w14:paraId="6650E4D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8682F1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E2C8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2D77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418F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207F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C4A2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A3B3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2EFD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B78C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8945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44F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CFC2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5FC2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C1E1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CE5BB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5501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1AB9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BAB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3BC3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E42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A14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A297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C9CDD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4510775" w14:textId="77777777" w:rsidTr="004654AF">
        <w:tc>
          <w:tcPr>
            <w:tcW w:w="959" w:type="dxa"/>
            <w:shd w:val="clear" w:color="auto" w:fill="auto"/>
            <w:vAlign w:val="center"/>
          </w:tcPr>
          <w:p w14:paraId="17D3DDF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5F6CF3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77D7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9352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E3C0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4A99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F525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A338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B7C9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A88D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5B8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6F4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FF3C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C17E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1BF9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4773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985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C662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BD72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E27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6080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A87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962C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344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2441C39" w14:textId="77777777" w:rsidTr="004654AF">
        <w:tc>
          <w:tcPr>
            <w:tcW w:w="959" w:type="dxa"/>
            <w:shd w:val="clear" w:color="auto" w:fill="auto"/>
            <w:vAlign w:val="center"/>
          </w:tcPr>
          <w:p w14:paraId="0397D6D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1AC17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7BC7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ABA1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61F8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8F51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33D7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E717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6C5C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2B25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438C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7344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097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23D4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9F65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7F530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7D9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4F0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0F4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E6D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E95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423C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1650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3189C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E26661" w14:textId="77777777" w:rsidTr="004654AF">
        <w:tc>
          <w:tcPr>
            <w:tcW w:w="959" w:type="dxa"/>
            <w:shd w:val="clear" w:color="auto" w:fill="auto"/>
            <w:vAlign w:val="center"/>
          </w:tcPr>
          <w:p w14:paraId="29FB6F9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DF4557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7E66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3E95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EB7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CC97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E7A1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3D06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37D5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0397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E57D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1457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7665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263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A87B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89F8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06F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2352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83A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46DD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A5E7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C09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58C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A4D0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8437DB" w14:textId="77777777" w:rsidTr="004654AF">
        <w:tc>
          <w:tcPr>
            <w:tcW w:w="959" w:type="dxa"/>
            <w:shd w:val="clear" w:color="auto" w:fill="auto"/>
            <w:vAlign w:val="center"/>
          </w:tcPr>
          <w:p w14:paraId="1D7E5BF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39A426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Борис Колесников (39), пр. 428.2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F274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368B7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606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67A0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94A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8F023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979F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6BC2D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C259C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EA5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9C9A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BF0B2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BEA3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2A2F3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5B44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862C9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DAA2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A946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072A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F6BA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6C3B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7216D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4C359E1" w14:textId="77777777" w:rsidTr="004654AF">
        <w:tc>
          <w:tcPr>
            <w:tcW w:w="959" w:type="dxa"/>
            <w:shd w:val="clear" w:color="auto" w:fill="auto"/>
            <w:vAlign w:val="center"/>
          </w:tcPr>
          <w:p w14:paraId="435F9CF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15390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3962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8DB2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F431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1AFB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2494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6B31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556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5280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1E6D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65F6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9B83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1422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700E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F7DB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F90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4E74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C8E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884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42A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4F90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661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77B00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B532241" w14:textId="77777777" w:rsidTr="004654AF">
        <w:tc>
          <w:tcPr>
            <w:tcW w:w="959" w:type="dxa"/>
            <w:shd w:val="clear" w:color="auto" w:fill="auto"/>
            <w:vAlign w:val="center"/>
          </w:tcPr>
          <w:p w14:paraId="755BCCC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DCCB9E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059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9256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0C86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8BD4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6B26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A455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78AD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A73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398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FCCA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F0F0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448F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494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AB8D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21B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B6E6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B77F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B06C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B19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5CE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EE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F3B26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AB2547" w14:textId="77777777" w:rsidTr="004654AF">
        <w:tc>
          <w:tcPr>
            <w:tcW w:w="959" w:type="dxa"/>
            <w:shd w:val="clear" w:color="auto" w:fill="auto"/>
            <w:vAlign w:val="center"/>
          </w:tcPr>
          <w:p w14:paraId="4F5604E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2081F3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A150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9B07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7ED6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F1A1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BD0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712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0BB5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4266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5F63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807B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0273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1781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D1C0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9DF97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C6C7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D9D5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CF57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7B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D71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D870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62E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56A7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1BB914" w14:textId="77777777" w:rsidTr="004654AF">
        <w:tc>
          <w:tcPr>
            <w:tcW w:w="959" w:type="dxa"/>
            <w:shd w:val="clear" w:color="auto" w:fill="auto"/>
            <w:vAlign w:val="center"/>
          </w:tcPr>
          <w:p w14:paraId="00C1E5B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9967DE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694B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7238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E06E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F03D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DBA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A47F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CD64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97FF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4399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5708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E5F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0D90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7EF4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186ED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169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3C5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23D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CEC7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D7A6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44E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E4FE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F46D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780A1E2" w14:textId="77777777" w:rsidTr="004654AF">
        <w:tc>
          <w:tcPr>
            <w:tcW w:w="959" w:type="dxa"/>
            <w:shd w:val="clear" w:color="auto" w:fill="auto"/>
            <w:vAlign w:val="center"/>
          </w:tcPr>
          <w:p w14:paraId="6C97FBA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D9ED34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1CC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688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75BB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984C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C866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156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87E1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EFDA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9218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B6BE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B65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DDD1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BF77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74575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827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0BA0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0C4A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159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488F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ADCA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D4D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ED18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EE03AFF" w14:textId="77777777" w:rsidTr="004654AF">
        <w:tc>
          <w:tcPr>
            <w:tcW w:w="959" w:type="dxa"/>
            <w:shd w:val="clear" w:color="auto" w:fill="auto"/>
            <w:vAlign w:val="center"/>
          </w:tcPr>
          <w:p w14:paraId="3CCF246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1B38FC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A0A1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574F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9191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9731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63E1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CA6F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35B2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0F3C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86BD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1D49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95A9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A8B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17E2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3610E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7EA8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0B44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900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0C6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F7BB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ECA8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7C8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E1FE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2F92272" w14:textId="77777777" w:rsidTr="004654AF">
        <w:tc>
          <w:tcPr>
            <w:tcW w:w="959" w:type="dxa"/>
            <w:shd w:val="clear" w:color="auto" w:fill="auto"/>
            <w:vAlign w:val="center"/>
          </w:tcPr>
          <w:p w14:paraId="1B4402C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2B8AB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74B8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E6B2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4FAD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B7CA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DC6E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903D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8965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176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83B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24A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B72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7E8E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1E89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682A9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B00E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260A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F51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3A3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DD7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DC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4D0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01AA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9A2FE0A" w14:textId="77777777" w:rsidTr="004654AF">
        <w:tc>
          <w:tcPr>
            <w:tcW w:w="959" w:type="dxa"/>
            <w:shd w:val="clear" w:color="auto" w:fill="auto"/>
            <w:vAlign w:val="center"/>
          </w:tcPr>
          <w:p w14:paraId="2AAB118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FCB748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4166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FCD3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4355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3A3E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6AD2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2BEC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1244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CCC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37B0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81C2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07DB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7F0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B6BC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6414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228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8E0E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E2F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3DF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A23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5C1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D99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3D24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A1891F8" w14:textId="77777777" w:rsidTr="004654AF">
        <w:tc>
          <w:tcPr>
            <w:tcW w:w="959" w:type="dxa"/>
            <w:shd w:val="clear" w:color="auto" w:fill="auto"/>
            <w:vAlign w:val="center"/>
          </w:tcPr>
          <w:p w14:paraId="6CF897F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7EB439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8BBA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904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D0E2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88F1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B08A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B892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E5E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6A85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7F95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9520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FEC3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ACF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8EBF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365F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F8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D6DF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4A9C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E65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5D1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A874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E7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5E84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73FCB5A" w14:textId="77777777" w:rsidTr="004654AF">
        <w:tc>
          <w:tcPr>
            <w:tcW w:w="959" w:type="dxa"/>
            <w:shd w:val="clear" w:color="auto" w:fill="auto"/>
            <w:vAlign w:val="center"/>
          </w:tcPr>
          <w:p w14:paraId="1BA4C27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C5345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7495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A421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AA17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4F45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3366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F542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F86C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616E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D5E1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4360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CC1E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BC8F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E14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84DD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25E4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C3DA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03C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6ADB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301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35D6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82B7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AB686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3AF375" w14:textId="77777777" w:rsidTr="004654AF">
        <w:tc>
          <w:tcPr>
            <w:tcW w:w="959" w:type="dxa"/>
            <w:shd w:val="clear" w:color="auto" w:fill="auto"/>
            <w:vAlign w:val="center"/>
          </w:tcPr>
          <w:p w14:paraId="0569004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283B9F2C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Дмитрий Корольский (40), пр. 428.2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5621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4FB5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FA15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6214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BD46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95062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BDEF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0359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8F6D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6055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AB8A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F87A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09335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A7EC1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CB96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481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CFB3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312D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B0BD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6597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7D86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6A8BB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473425C5" w14:textId="77777777" w:rsidTr="004654AF">
        <w:tc>
          <w:tcPr>
            <w:tcW w:w="959" w:type="dxa"/>
            <w:shd w:val="clear" w:color="auto" w:fill="auto"/>
            <w:vAlign w:val="center"/>
          </w:tcPr>
          <w:p w14:paraId="1A9AACD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AE6809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DEEB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0A03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4281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DA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1218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4FCC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7055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937D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4B25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D883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3190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80E6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2117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892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F472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CE0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C99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EB4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D7A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ED5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49D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2879A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08C6B53" w14:textId="77777777" w:rsidTr="004654AF">
        <w:tc>
          <w:tcPr>
            <w:tcW w:w="959" w:type="dxa"/>
            <w:shd w:val="clear" w:color="auto" w:fill="auto"/>
            <w:vAlign w:val="center"/>
          </w:tcPr>
          <w:p w14:paraId="3699BEB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02.40-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33695F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2458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5D9D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7AC0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3897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13BE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70B3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AF91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66F7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3AF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4B03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C20A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18E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577A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301B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9E63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5EBC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6784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56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4B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8927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B5EF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2ADC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394AFC2" w14:textId="77777777" w:rsidTr="004654AF">
        <w:tc>
          <w:tcPr>
            <w:tcW w:w="959" w:type="dxa"/>
            <w:shd w:val="clear" w:color="auto" w:fill="auto"/>
            <w:vAlign w:val="center"/>
          </w:tcPr>
          <w:p w14:paraId="05FE3AE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526820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5796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3455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BF37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C12D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EB0A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F4CC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50A5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DB0C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6DD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5CF9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CECD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B303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A12F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5B6CC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94E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96BE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15F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B25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0317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7AD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768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6BA4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248DB5E" w14:textId="77777777" w:rsidTr="004654AF">
        <w:tc>
          <w:tcPr>
            <w:tcW w:w="959" w:type="dxa"/>
            <w:shd w:val="clear" w:color="auto" w:fill="auto"/>
            <w:vAlign w:val="center"/>
          </w:tcPr>
          <w:p w14:paraId="2A27A2D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9E9AD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A840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BFEA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87EB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7308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0753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128B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8857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9016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B6FF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7296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0292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A988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F72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11CD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A5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68D7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295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45C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A56A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23E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21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5ADA9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63BE019" w14:textId="77777777" w:rsidTr="004654AF">
        <w:tc>
          <w:tcPr>
            <w:tcW w:w="959" w:type="dxa"/>
            <w:shd w:val="clear" w:color="auto" w:fill="auto"/>
            <w:vAlign w:val="center"/>
          </w:tcPr>
          <w:p w14:paraId="40145DC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85F1AE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96E3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B40D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641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1BB7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6EA0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1714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BF0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C4C2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58F9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5A52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10B8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89EE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808E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BEB6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2955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CFBF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AFE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46E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F44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33F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90DE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AEC8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2797F18" w14:textId="77777777" w:rsidTr="004654AF">
        <w:tc>
          <w:tcPr>
            <w:tcW w:w="959" w:type="dxa"/>
            <w:shd w:val="clear" w:color="auto" w:fill="auto"/>
            <w:vAlign w:val="center"/>
          </w:tcPr>
          <w:p w14:paraId="2211041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1D6942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FDDB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E926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73EC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3F20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DBE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C940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BE77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E83F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C6A5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B944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93D1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E218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CDF7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8DDE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8B0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C101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69A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E843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6FA3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F56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7CD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99209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33D1EEA" w14:textId="77777777" w:rsidTr="004654AF">
        <w:tc>
          <w:tcPr>
            <w:tcW w:w="959" w:type="dxa"/>
            <w:shd w:val="clear" w:color="auto" w:fill="auto"/>
            <w:vAlign w:val="center"/>
          </w:tcPr>
          <w:p w14:paraId="4A0D80F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318E43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F6CD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2BB7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30AD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8F07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1C65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61FF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94E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77D9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CE3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6963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0E0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2556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64F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94E8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26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C11A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21F8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43CD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097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3B57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A066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497EB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0113B48" w14:textId="77777777" w:rsidTr="004654AF">
        <w:tc>
          <w:tcPr>
            <w:tcW w:w="959" w:type="dxa"/>
            <w:shd w:val="clear" w:color="auto" w:fill="auto"/>
            <w:vAlign w:val="center"/>
          </w:tcPr>
          <w:p w14:paraId="7AD7C6E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2F597B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C9B8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C60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E3A4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313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2FA0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1F1C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8AE2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126F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53D9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D4A6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0B79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50E6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B68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5C4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C9FF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66C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9F5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5B1C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F38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D78E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6E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35071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F8A947" w14:textId="77777777" w:rsidTr="004654AF">
        <w:tc>
          <w:tcPr>
            <w:tcW w:w="959" w:type="dxa"/>
            <w:shd w:val="clear" w:color="auto" w:fill="auto"/>
            <w:vAlign w:val="center"/>
          </w:tcPr>
          <w:p w14:paraId="401C24C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2BAD3A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56C2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6412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2BCC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4ABF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B0F7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1D84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619C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C4F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2088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32F7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44EA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F2B6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5A43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DEB4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B778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86D1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2CE3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14A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3FE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69C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EFE7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78BCB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6DC3B3E" w14:textId="77777777" w:rsidTr="004654AF">
        <w:tc>
          <w:tcPr>
            <w:tcW w:w="959" w:type="dxa"/>
            <w:shd w:val="clear" w:color="auto" w:fill="auto"/>
            <w:vAlign w:val="center"/>
          </w:tcPr>
          <w:p w14:paraId="3682EB8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93432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8351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C980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629F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9BD6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8E1C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E624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14CE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393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8065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B007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1D54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4294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513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590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AA46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5D28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D953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777D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695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848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A09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3A39D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ED4BFE1" w14:textId="77777777" w:rsidTr="004654AF">
        <w:tc>
          <w:tcPr>
            <w:tcW w:w="959" w:type="dxa"/>
            <w:shd w:val="clear" w:color="auto" w:fill="auto"/>
            <w:vAlign w:val="center"/>
          </w:tcPr>
          <w:p w14:paraId="69D973A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6373F2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Капитан Крылов (41), пр. 428.1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7EF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11C3E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9C2B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93F20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D57B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9DF1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F529F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B6F4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C2C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9C5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09539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C9A4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C902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36339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B20A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5121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6F1B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78A3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37CA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EFD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6230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1EDE7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85EA3F0" w14:textId="77777777" w:rsidTr="004654AF">
        <w:tc>
          <w:tcPr>
            <w:tcW w:w="959" w:type="dxa"/>
            <w:shd w:val="clear" w:color="auto" w:fill="auto"/>
            <w:vAlign w:val="center"/>
          </w:tcPr>
          <w:p w14:paraId="62D1EEC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AC3646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EF7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D37F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C7E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1038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549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CE55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C1B6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81B4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ED8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87F0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1979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5EEB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6FD4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47F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46A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39DE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749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790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E55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4574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8C1C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F35A7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68D1CA5" w14:textId="77777777" w:rsidTr="004654AF">
        <w:tc>
          <w:tcPr>
            <w:tcW w:w="959" w:type="dxa"/>
            <w:shd w:val="clear" w:color="auto" w:fill="auto"/>
            <w:vAlign w:val="center"/>
          </w:tcPr>
          <w:p w14:paraId="31C3E59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34A81B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5EBF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EBBE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F6A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BE4E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DA19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1AB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E81E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D4D4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F38E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B9BF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E2AC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03D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FA0B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A871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492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6990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682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8E35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A84A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3324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1D4E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65499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E3EBF9C" w14:textId="77777777" w:rsidTr="004654AF">
        <w:tc>
          <w:tcPr>
            <w:tcW w:w="959" w:type="dxa"/>
            <w:shd w:val="clear" w:color="auto" w:fill="auto"/>
            <w:vAlign w:val="center"/>
          </w:tcPr>
          <w:p w14:paraId="3E90A9D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ECFF33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B296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556F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93D9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19CD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F055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1096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5F88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FE02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A8C4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84D4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CDA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B4D5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62D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FDA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4199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B966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65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D2D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C89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F51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9B4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5C83F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6C5164D" w14:textId="77777777" w:rsidTr="004654AF">
        <w:tc>
          <w:tcPr>
            <w:tcW w:w="959" w:type="dxa"/>
            <w:shd w:val="clear" w:color="auto" w:fill="auto"/>
            <w:vAlign w:val="center"/>
          </w:tcPr>
          <w:p w14:paraId="2849AAA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D2385A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CA52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CF7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A0D5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20B7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3C35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CCBB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497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B7CC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3FD6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104A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0A46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3771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F711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D606E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A0E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9538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AAB1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20E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C7B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0BB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AC11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1B42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34E4D7F" w14:textId="77777777" w:rsidTr="004654AF">
        <w:tc>
          <w:tcPr>
            <w:tcW w:w="959" w:type="dxa"/>
            <w:shd w:val="clear" w:color="auto" w:fill="auto"/>
            <w:vAlign w:val="center"/>
          </w:tcPr>
          <w:p w14:paraId="71F55CD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CF882C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BD9C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25F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8F33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56C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455B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D6A5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A7CC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5CA0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7393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F4D5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A6A3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D324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3D5A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2CC04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CBD2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5D54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CA5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C29B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C7A2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9A4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E171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2CBE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C0C692B" w14:textId="77777777" w:rsidTr="004654AF">
        <w:tc>
          <w:tcPr>
            <w:tcW w:w="959" w:type="dxa"/>
            <w:shd w:val="clear" w:color="auto" w:fill="auto"/>
            <w:vAlign w:val="center"/>
          </w:tcPr>
          <w:p w14:paraId="6DFFC5D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855DEF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577F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B2D1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1AD3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2011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46DC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8AB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8EC8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AC56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7A1A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4F16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22A8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A144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BDCD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877A7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6C5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8B42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A82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122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6544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24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52AD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0D0F9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D6219C" w14:textId="77777777" w:rsidTr="004654AF">
        <w:tc>
          <w:tcPr>
            <w:tcW w:w="959" w:type="dxa"/>
            <w:shd w:val="clear" w:color="auto" w:fill="auto"/>
            <w:vAlign w:val="center"/>
          </w:tcPr>
          <w:p w14:paraId="132B70D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4948FE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610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A22E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EECD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5D08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26A4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8331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168B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F74C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452A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735A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6E69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D5DC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6ED8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98191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B54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73C2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05BB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F6BC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A55C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973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568F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AD49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26C92A" w14:textId="77777777" w:rsidTr="004654AF">
        <w:tc>
          <w:tcPr>
            <w:tcW w:w="959" w:type="dxa"/>
            <w:shd w:val="clear" w:color="auto" w:fill="auto"/>
            <w:vAlign w:val="center"/>
          </w:tcPr>
          <w:p w14:paraId="06D4547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B7FC5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5883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BA9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01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D26F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FF9F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9CE4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F5B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FE87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939C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F87E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2364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C965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559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3538B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2ADB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2D31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D02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96F3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FBE8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6F6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2EDC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BCBAF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F64E625" w14:textId="77777777" w:rsidTr="004654AF">
        <w:tc>
          <w:tcPr>
            <w:tcW w:w="959" w:type="dxa"/>
            <w:shd w:val="clear" w:color="auto" w:fill="auto"/>
            <w:vAlign w:val="center"/>
          </w:tcPr>
          <w:p w14:paraId="2B00313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6CE6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D25B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FE59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B6A8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5E1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BBC3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4284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D49D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987B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D6BB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E671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95B0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8FC0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CBA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89DB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BDEC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248E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800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7C0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09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2DCA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C1ED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C04D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4922969" w14:textId="77777777" w:rsidTr="004654AF">
        <w:tc>
          <w:tcPr>
            <w:tcW w:w="959" w:type="dxa"/>
            <w:shd w:val="clear" w:color="auto" w:fill="auto"/>
            <w:vAlign w:val="center"/>
          </w:tcPr>
          <w:p w14:paraId="2CDDC89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3646C8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A4F2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00A8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4A5C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BE15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5E72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5154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15DB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A397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053D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234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40DA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11B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C805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7703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C41F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F8E0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CED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BEA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1E8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DFB4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0ED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F7488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2080E7" w14:textId="77777777" w:rsidTr="004654AF">
        <w:tc>
          <w:tcPr>
            <w:tcW w:w="959" w:type="dxa"/>
            <w:shd w:val="clear" w:color="auto" w:fill="auto"/>
            <w:vAlign w:val="center"/>
          </w:tcPr>
          <w:p w14:paraId="064B90F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C042154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Капитан Угрюмов (42), пр. 428.1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7F5A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1C74D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0599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E073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CAB8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C05F2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B36B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6409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BACE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FA3DF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CCAF3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F15A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29D9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E92D7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5266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2E1C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FEF0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56DD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7C2B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22A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661A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72053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19C399B" w14:textId="77777777" w:rsidTr="004654AF">
        <w:tc>
          <w:tcPr>
            <w:tcW w:w="959" w:type="dxa"/>
            <w:shd w:val="clear" w:color="auto" w:fill="auto"/>
            <w:vAlign w:val="center"/>
          </w:tcPr>
          <w:p w14:paraId="6FFE1F2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2FE9B3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94C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AEB6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A7F7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C8C4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1C0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019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154A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C589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4215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3B6F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26CC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6D0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47F1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19B8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CF27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340B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99AC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86E0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5514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F776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A56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6F3CA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57E960F" w14:textId="77777777" w:rsidTr="004654AF">
        <w:tc>
          <w:tcPr>
            <w:tcW w:w="959" w:type="dxa"/>
            <w:shd w:val="clear" w:color="auto" w:fill="auto"/>
            <w:vAlign w:val="center"/>
          </w:tcPr>
          <w:p w14:paraId="415ACF1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3C69E4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B237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F799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C346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2BA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44D9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4BC4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BC3F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D735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3754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12F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57B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665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01C3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BB66E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966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6DB5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CBA1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ECD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A4C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AE67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78E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D11E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C44DCC8" w14:textId="77777777" w:rsidTr="004654AF">
        <w:tc>
          <w:tcPr>
            <w:tcW w:w="959" w:type="dxa"/>
            <w:shd w:val="clear" w:color="auto" w:fill="auto"/>
            <w:vAlign w:val="center"/>
          </w:tcPr>
          <w:p w14:paraId="444F99C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CA9F4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4D9E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C156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295B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9FFC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A3B3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2CB6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730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900B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142C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F9D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2AEC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B2B3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931C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FCB7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F8D6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5895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B9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F738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3196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6927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2478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A4035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2F04228" w14:textId="77777777" w:rsidTr="004654AF">
        <w:tc>
          <w:tcPr>
            <w:tcW w:w="959" w:type="dxa"/>
            <w:shd w:val="clear" w:color="auto" w:fill="auto"/>
            <w:vAlign w:val="center"/>
          </w:tcPr>
          <w:p w14:paraId="78D6D1E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43F5E7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17C3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404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43DC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6B04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866B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DB55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6FE0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0608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6F55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3D6D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9CCC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5042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054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5584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CBE7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6C9E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0640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54D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0FD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C4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246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0229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7045C64" w14:textId="77777777" w:rsidTr="004654AF">
        <w:tc>
          <w:tcPr>
            <w:tcW w:w="959" w:type="dxa"/>
            <w:shd w:val="clear" w:color="auto" w:fill="auto"/>
            <w:vAlign w:val="center"/>
          </w:tcPr>
          <w:p w14:paraId="6626E5B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D46F6D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7794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7F63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2634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B252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1BBB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F7D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0214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E947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772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45B1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C051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05DA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8CFA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789F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99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DD23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893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2270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95C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E9D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DD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792D5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37F1612" w14:textId="77777777" w:rsidTr="004654AF">
        <w:tc>
          <w:tcPr>
            <w:tcW w:w="959" w:type="dxa"/>
            <w:shd w:val="clear" w:color="auto" w:fill="auto"/>
            <w:vAlign w:val="center"/>
          </w:tcPr>
          <w:p w14:paraId="2D594E2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18289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A6E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C03E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393B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B99B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9C87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F9F3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0449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75F7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B0C0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CF21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3A3E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8A25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C9FC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0E575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7C2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4011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CC7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7AA2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8A1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845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6F37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ADBE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7E78D91" w14:textId="77777777" w:rsidTr="004654AF">
        <w:tc>
          <w:tcPr>
            <w:tcW w:w="959" w:type="dxa"/>
            <w:shd w:val="clear" w:color="auto" w:fill="auto"/>
            <w:vAlign w:val="center"/>
          </w:tcPr>
          <w:p w14:paraId="6D7E93D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BF9ACB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62CE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8D7A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AD09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5162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42E9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FDFF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447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388C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0E3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0761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46C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C261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1D1F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41A9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0DE7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896E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53FC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19F3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D96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620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4E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F931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78362A" w14:textId="77777777" w:rsidTr="004654AF">
        <w:tc>
          <w:tcPr>
            <w:tcW w:w="959" w:type="dxa"/>
            <w:shd w:val="clear" w:color="auto" w:fill="auto"/>
            <w:vAlign w:val="center"/>
          </w:tcPr>
          <w:p w14:paraId="592E959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B2EB31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99CB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10A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097A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9F79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0F21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7204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19B9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EAA0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1940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D306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BA1F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519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2E7D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9222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5555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C380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31A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CF1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C9C1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214F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ED26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8DF6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4FC32DE" w14:textId="77777777" w:rsidTr="004654AF">
        <w:tc>
          <w:tcPr>
            <w:tcW w:w="959" w:type="dxa"/>
            <w:shd w:val="clear" w:color="auto" w:fill="auto"/>
            <w:vAlign w:val="center"/>
          </w:tcPr>
          <w:p w14:paraId="07C2EC1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BE7C12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EA3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9DC5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B974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B193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7C7F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46E2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73EC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413A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722A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D7E9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32F6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1E26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B060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7299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7DEB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AFE2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3C8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E85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6EF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B56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727F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F8FA6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3B517F3" w14:textId="77777777" w:rsidTr="004654AF">
        <w:tc>
          <w:tcPr>
            <w:tcW w:w="959" w:type="dxa"/>
            <w:shd w:val="clear" w:color="auto" w:fill="auto"/>
            <w:vAlign w:val="center"/>
          </w:tcPr>
          <w:p w14:paraId="6A384DC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D0DCBE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541E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198C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2D82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056B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E9F7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C5A8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D28E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B8A7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FD5C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D411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C135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2A64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6998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807E3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543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1768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0896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7929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46B1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98B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FE7E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73552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B2494E" w14:textId="77777777" w:rsidTr="004654AF">
        <w:tc>
          <w:tcPr>
            <w:tcW w:w="959" w:type="dxa"/>
            <w:shd w:val="clear" w:color="auto" w:fill="auto"/>
            <w:vAlign w:val="center"/>
          </w:tcPr>
          <w:p w14:paraId="55648A9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D257702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Капитан Колыгаев (43), пр. 2385/3801С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534B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7FEF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18C5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7536F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DC1B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522C8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62B4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ADE2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CC7A7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648D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69D53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92EA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B3640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B55C1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DBD3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3DB1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DD0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79B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A6DA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235E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F6EB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4C3E1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073E084" w14:textId="77777777" w:rsidTr="004654AF">
        <w:tc>
          <w:tcPr>
            <w:tcW w:w="959" w:type="dxa"/>
            <w:shd w:val="clear" w:color="auto" w:fill="auto"/>
            <w:vAlign w:val="center"/>
          </w:tcPr>
          <w:p w14:paraId="67B2FB1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857A5AD" w14:textId="0E633B77" w:rsidR="00F92F1F" w:rsidRPr="00F92F1F" w:rsidRDefault="00665E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Капитан - </w:t>
            </w:r>
            <w:r w:rsidR="00F92F1F"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7BD5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BAB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5D56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CE02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4BEA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6647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D9B5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2466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730D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E52A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9EE6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F407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E117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59A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D26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AD17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8D8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013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C52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D6ED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81A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70406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56718D8" w14:textId="77777777" w:rsidTr="004654AF">
        <w:tc>
          <w:tcPr>
            <w:tcW w:w="959" w:type="dxa"/>
            <w:shd w:val="clear" w:color="auto" w:fill="auto"/>
            <w:vAlign w:val="center"/>
          </w:tcPr>
          <w:p w14:paraId="5879088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6494EC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600E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160E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4329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A137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DBB2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6DC3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E3F6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839F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8E02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088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2255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3FEA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05F6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C369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C59F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80BE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718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A1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4F5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F91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7EB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B0D39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FC7920F" w14:textId="77777777" w:rsidTr="004654AF">
        <w:tc>
          <w:tcPr>
            <w:tcW w:w="959" w:type="dxa"/>
            <w:shd w:val="clear" w:color="auto" w:fill="auto"/>
            <w:vAlign w:val="center"/>
          </w:tcPr>
          <w:p w14:paraId="7F30D8C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FF940F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3EAC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6245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101E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6861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71FF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622B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19B1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EC5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BDAC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883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C514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AD13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DE86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D613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B03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B022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2097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5368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EEB5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9C8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EBA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697F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0C0EBF6" w14:textId="77777777" w:rsidTr="004654AF">
        <w:tc>
          <w:tcPr>
            <w:tcW w:w="959" w:type="dxa"/>
            <w:shd w:val="clear" w:color="auto" w:fill="auto"/>
            <w:vAlign w:val="center"/>
          </w:tcPr>
          <w:p w14:paraId="063B3A8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940B77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CB1E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4DDA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D3B0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26FD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D84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A94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3AC2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3C93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F2D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747D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036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3616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1931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B8F9A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6B3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9649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93A8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FC4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B35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00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714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169BE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9FDECD" w14:textId="77777777" w:rsidTr="004654AF">
        <w:tc>
          <w:tcPr>
            <w:tcW w:w="959" w:type="dxa"/>
            <w:shd w:val="clear" w:color="auto" w:fill="auto"/>
            <w:vAlign w:val="center"/>
          </w:tcPr>
          <w:p w14:paraId="14291F0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898FD2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33B8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4553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ADF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00D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5F3C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9BF7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696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391F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6B3F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7B72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D1D5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F585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14FC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53A14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3930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FFF8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F7EA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EEBB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2D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3158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4B0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CD93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8A1A753" w14:textId="77777777" w:rsidTr="004654AF">
        <w:tc>
          <w:tcPr>
            <w:tcW w:w="959" w:type="dxa"/>
            <w:shd w:val="clear" w:color="auto" w:fill="auto"/>
            <w:vAlign w:val="center"/>
          </w:tcPr>
          <w:p w14:paraId="4B3347B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544C2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FAE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CAC8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8716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6C9C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AFE3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A75E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EC54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6753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FE95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BF30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A753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3103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5D7C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9824A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7E99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E07E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889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ABB0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850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590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D660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4C0D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369FAD6" w14:textId="77777777" w:rsidTr="004654AF">
        <w:tc>
          <w:tcPr>
            <w:tcW w:w="959" w:type="dxa"/>
            <w:shd w:val="clear" w:color="auto" w:fill="auto"/>
            <w:vAlign w:val="center"/>
          </w:tcPr>
          <w:p w14:paraId="4C9CF54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7B056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8C15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2FB5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4DE1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D257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7E5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A95B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38BF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11F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3124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61E5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A388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C443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5F02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CEB44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DB5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DFC9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42C8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8D0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1563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90ED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EE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957AB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866A898" w14:textId="77777777" w:rsidTr="004654AF">
        <w:tc>
          <w:tcPr>
            <w:tcW w:w="959" w:type="dxa"/>
            <w:shd w:val="clear" w:color="auto" w:fill="auto"/>
            <w:vAlign w:val="center"/>
          </w:tcPr>
          <w:p w14:paraId="63C88F4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bookmarkStart w:id="7" w:name="_GoBack" w:colFirst="9" w:colLast="9"/>
          </w:p>
        </w:tc>
        <w:tc>
          <w:tcPr>
            <w:tcW w:w="2655" w:type="dxa"/>
            <w:shd w:val="clear" w:color="auto" w:fill="auto"/>
            <w:vAlign w:val="center"/>
          </w:tcPr>
          <w:p w14:paraId="202D5EBA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Капитан Плотников (44), пр. Р 14А (буксирный теплоход), Новоселово (46), пр. Р 14А (буксир-толкач), Учум (48), пр. Р 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97C7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4CABA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561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2D55F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C7BC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F9143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C9F8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3EC0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7737E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B694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B73A6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B98A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EFE2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788A0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2ED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64D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C51B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C915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5994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91E1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78AA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A3E70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bookmarkEnd w:id="7"/>
      <w:tr w:rsidR="00F92F1F" w:rsidRPr="00F06873" w14:paraId="1484D215" w14:textId="77777777" w:rsidTr="004654AF">
        <w:tc>
          <w:tcPr>
            <w:tcW w:w="959" w:type="dxa"/>
            <w:shd w:val="clear" w:color="auto" w:fill="auto"/>
            <w:vAlign w:val="center"/>
          </w:tcPr>
          <w:p w14:paraId="655E7D4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4F9C1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86CC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604A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18ED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554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2EB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40E8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2F31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937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8C86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209F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9183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602A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5051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85A6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DD1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153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AB1F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E206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454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F0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481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BA3B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03BA5CC" w14:textId="77777777" w:rsidTr="004654AF">
        <w:tc>
          <w:tcPr>
            <w:tcW w:w="959" w:type="dxa"/>
            <w:shd w:val="clear" w:color="auto" w:fill="auto"/>
            <w:vAlign w:val="center"/>
          </w:tcPr>
          <w:p w14:paraId="467C1AF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01.46А-фл.Подт (01.44А-фл.Подт)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22429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60F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C9DD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3121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DFCC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AF54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5496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2968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A81F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D7F2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6DD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094A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6A82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2EA7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BD32F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4CE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FF21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534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B63A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EBE4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C16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C930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D5F68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3F47219" w14:textId="77777777" w:rsidTr="004654AF">
        <w:tc>
          <w:tcPr>
            <w:tcW w:w="959" w:type="dxa"/>
            <w:shd w:val="clear" w:color="auto" w:fill="auto"/>
            <w:vAlign w:val="center"/>
          </w:tcPr>
          <w:p w14:paraId="7B54472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01.48А-</w:t>
            </w:r>
            <w:r>
              <w:rPr>
                <w:sz w:val="18"/>
                <w:szCs w:val="18"/>
              </w:rPr>
              <w:lastRenderedPageBreak/>
              <w:t>фл.Подт (01.44А-фл.Подт)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B3A2D9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F390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FD99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EE6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3722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2B46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4053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E30D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7BFE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CE79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187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B1C5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FA8F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5033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C667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37C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551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5D92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BB1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EFB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2A09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CA2D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23D47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A5BE4A3" w14:textId="77777777" w:rsidTr="004654AF">
        <w:tc>
          <w:tcPr>
            <w:tcW w:w="959" w:type="dxa"/>
            <w:shd w:val="clear" w:color="auto" w:fill="auto"/>
            <w:vAlign w:val="center"/>
          </w:tcPr>
          <w:p w14:paraId="13C9FB4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B9B69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9EE3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83B5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D7D5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2F51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4481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2A58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962B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0E69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EF0B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861D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172B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FE5B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F8D8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5974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8DAF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9EB1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1DAC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824D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E282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F0C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53CF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F4A8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8C4048A" w14:textId="77777777" w:rsidTr="004654AF">
        <w:tc>
          <w:tcPr>
            <w:tcW w:w="959" w:type="dxa"/>
            <w:shd w:val="clear" w:color="auto" w:fill="auto"/>
            <w:vAlign w:val="center"/>
          </w:tcPr>
          <w:p w14:paraId="225F168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02.46А-фл.Подт (02.44А-фл.Подт)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4F1418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6B4F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D2E6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E98C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D29A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83E3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B09A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1318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8F01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3992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AFAE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CABC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AF50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9DCC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C966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7E32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600B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9D0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83B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74C2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47D3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A6C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F382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42EC851" w14:textId="77777777" w:rsidTr="004654AF">
        <w:tc>
          <w:tcPr>
            <w:tcW w:w="959" w:type="dxa"/>
            <w:shd w:val="clear" w:color="auto" w:fill="auto"/>
            <w:vAlign w:val="center"/>
          </w:tcPr>
          <w:p w14:paraId="62EEDBE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02.48А-фл.Подт (02.44А-фл.Подт)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077087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8D2F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5798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892D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A6E6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EB64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7FD3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F3B1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E899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50C8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1A3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715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4532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A476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1710B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CF1F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F264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D2A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026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583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139F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CEE2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5CEA8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F2E3725" w14:textId="77777777" w:rsidTr="004654AF">
        <w:tc>
          <w:tcPr>
            <w:tcW w:w="959" w:type="dxa"/>
            <w:shd w:val="clear" w:color="auto" w:fill="auto"/>
            <w:vAlign w:val="center"/>
          </w:tcPr>
          <w:p w14:paraId="41C7C85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85D36E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10F7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059E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A6A0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590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42F7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1078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D944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216B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20FA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34C6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B2C3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F3A4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ED08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62F7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C08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CB6C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0C5C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4B9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642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A1B1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137F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00371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2EEAE03" w14:textId="77777777" w:rsidTr="004654AF">
        <w:tc>
          <w:tcPr>
            <w:tcW w:w="959" w:type="dxa"/>
            <w:shd w:val="clear" w:color="auto" w:fill="auto"/>
            <w:vAlign w:val="center"/>
          </w:tcPr>
          <w:p w14:paraId="3B06732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03.46А-фл.Подт (03.44А-фл.Подт)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17CDB3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F389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FC50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99ED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4B10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BEE4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4639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27E2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1DC0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7B59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37F1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3DD2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D1D0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402D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5217C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9D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BB2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6486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86A6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BE9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4C67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1CBD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2A805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ADA61C" w14:textId="77777777" w:rsidTr="004654AF">
        <w:tc>
          <w:tcPr>
            <w:tcW w:w="959" w:type="dxa"/>
            <w:shd w:val="clear" w:color="auto" w:fill="auto"/>
            <w:vAlign w:val="center"/>
          </w:tcPr>
          <w:p w14:paraId="4996A6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03.48А-фл.Подт (03.44А-фл.Подт)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36DD97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3D0E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60A9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4D85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F686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9139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6829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1AE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C12D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08F8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2BC3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FF76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6A64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A71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F358A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503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56C3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9B2C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0F11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182A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11A4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EAB2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6D23E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334BF13" w14:textId="77777777" w:rsidTr="004654AF">
        <w:tc>
          <w:tcPr>
            <w:tcW w:w="959" w:type="dxa"/>
            <w:shd w:val="clear" w:color="auto" w:fill="auto"/>
            <w:vAlign w:val="center"/>
          </w:tcPr>
          <w:p w14:paraId="12CA3D3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9C286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C79A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7407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5ED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B78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7357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F0D1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9EE2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7329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12E4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DFAE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257A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E2D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6A38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03B7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A512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BD2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F83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2EB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F3AB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2DF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2C0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9EB4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177F731" w14:textId="77777777" w:rsidTr="004654AF">
        <w:tc>
          <w:tcPr>
            <w:tcW w:w="959" w:type="dxa"/>
            <w:shd w:val="clear" w:color="auto" w:fill="auto"/>
            <w:vAlign w:val="center"/>
          </w:tcPr>
          <w:p w14:paraId="3992F90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05.46А-фл.Подт (05.44А-фл.Подт)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68FD3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C77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71A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464A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A484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850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42E2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F5F4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ABD8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9866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9DC9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404B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A957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865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6489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EFFC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BE98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F7C8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DE8D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CC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6E6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C2A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B1B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A8BD66E" w14:textId="77777777" w:rsidTr="004654AF">
        <w:tc>
          <w:tcPr>
            <w:tcW w:w="959" w:type="dxa"/>
            <w:shd w:val="clear" w:color="auto" w:fill="auto"/>
            <w:vAlign w:val="center"/>
          </w:tcPr>
          <w:p w14:paraId="6252D543" w14:textId="77777777" w:rsidR="00F92F1F" w:rsidRPr="00927996" w:rsidRDefault="00F92F1F" w:rsidP="001B19D8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05.48А-фл.Подт (05.44А-фл.Подт)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ECC499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305F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D63B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B701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BFEE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1B34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AF32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34BA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E0AC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533A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085D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065B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E4B0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531E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B58C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8D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304E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0CE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7BF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24E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DFB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A44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8D37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B1D142C" w14:textId="77777777" w:rsidTr="004654AF">
        <w:tc>
          <w:tcPr>
            <w:tcW w:w="959" w:type="dxa"/>
            <w:shd w:val="clear" w:color="auto" w:fill="auto"/>
            <w:vAlign w:val="center"/>
          </w:tcPr>
          <w:p w14:paraId="21ADFC46" w14:textId="77777777" w:rsidR="00F92F1F" w:rsidRPr="00927996" w:rsidRDefault="00F92F1F" w:rsidP="001B19D8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06.44А-фл.Подт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AB3D9C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B590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686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41CA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F6C5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F6D6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99F6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8D53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D5EA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94B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EB43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7FB4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322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270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DF416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08F9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5FD4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E19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FD83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A8C2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48B4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4794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C19F6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5255ABB" w14:textId="77777777" w:rsidTr="004654AF">
        <w:tc>
          <w:tcPr>
            <w:tcW w:w="959" w:type="dxa"/>
            <w:shd w:val="clear" w:color="auto" w:fill="auto"/>
            <w:vAlign w:val="center"/>
          </w:tcPr>
          <w:p w14:paraId="559BBAB1" w14:textId="77777777" w:rsidR="00F92F1F" w:rsidRPr="00927996" w:rsidRDefault="00F92F1F" w:rsidP="001B19D8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06.46А-фл.Подт (06.44А-фл.Подт)</w:t>
            </w:r>
            <w:r w:rsidRPr="00927996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25608E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A0F9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DFD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5253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6B3A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A703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4D1C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5395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ADC7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DABD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99A7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C415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716A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0B1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A3563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821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7409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A83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F8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9397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93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BDE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5B8C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ACB137F" w14:textId="77777777" w:rsidTr="004654AF">
        <w:tc>
          <w:tcPr>
            <w:tcW w:w="959" w:type="dxa"/>
            <w:shd w:val="clear" w:color="auto" w:fill="auto"/>
            <w:vAlign w:val="center"/>
          </w:tcPr>
          <w:p w14:paraId="05166438" w14:textId="17C206C5" w:rsidR="00F92F1F" w:rsidRPr="00927996" w:rsidRDefault="00F92F1F" w:rsidP="00927996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06.4</w:t>
            </w:r>
            <w:r w:rsidR="00927996" w:rsidRPr="00927996">
              <w:rPr>
                <w:sz w:val="18"/>
                <w:szCs w:val="18"/>
              </w:rPr>
              <w:t>8</w:t>
            </w:r>
            <w:r w:rsidRPr="00927996">
              <w:rPr>
                <w:sz w:val="18"/>
                <w:szCs w:val="18"/>
              </w:rPr>
              <w:t>А-фл.Подт) (06.44А-фл.Подт)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70F793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AAB1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7449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287A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036A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0DC6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8B8B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6FBC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AD7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E0A3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EBD5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764E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A5B8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ACCD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65D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4554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D4A8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C56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AC92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AB5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25C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9A0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D7B35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FEED5B5" w14:textId="77777777" w:rsidTr="004654AF">
        <w:tc>
          <w:tcPr>
            <w:tcW w:w="959" w:type="dxa"/>
            <w:shd w:val="clear" w:color="auto" w:fill="auto"/>
            <w:vAlign w:val="center"/>
          </w:tcPr>
          <w:p w14:paraId="4BB7C0E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6F7E7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533E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A3A2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A11C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E062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31B7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6BDC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EF07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FA0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DCCA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6436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8A0B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EB2E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59D5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62FB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630F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6084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17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2D86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C24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5E2F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01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860AD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17201AB" w14:textId="77777777" w:rsidTr="004654AF">
        <w:tc>
          <w:tcPr>
            <w:tcW w:w="959" w:type="dxa"/>
            <w:shd w:val="clear" w:color="auto" w:fill="auto"/>
            <w:vAlign w:val="center"/>
          </w:tcPr>
          <w:p w14:paraId="088978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07.46А-фл.Подт (07.44А-фл.Подт)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CE5F70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42C4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7461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DBC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8B4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515F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B762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38F2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CD1B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A626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2553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02DF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5463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80DD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D0C2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D0B2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D7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B93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375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E411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D2E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572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338B4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1F27F3F" w14:textId="77777777" w:rsidTr="004654AF">
        <w:tc>
          <w:tcPr>
            <w:tcW w:w="959" w:type="dxa"/>
            <w:shd w:val="clear" w:color="auto" w:fill="auto"/>
            <w:vAlign w:val="center"/>
          </w:tcPr>
          <w:p w14:paraId="3DB700F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07.48А-фл.Подт (07.44А-фл.Подт)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0AE047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EEFE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AD60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4EB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CA3D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9CFC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9FC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F671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7BD7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1382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8A37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7CB9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DD5F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AAF7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1F57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E0AC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57D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1C3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73E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062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CE1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2F53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8AAF7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C5DFFBC" w14:textId="77777777" w:rsidTr="004654AF">
        <w:tc>
          <w:tcPr>
            <w:tcW w:w="959" w:type="dxa"/>
            <w:shd w:val="clear" w:color="auto" w:fill="auto"/>
            <w:vAlign w:val="center"/>
          </w:tcPr>
          <w:p w14:paraId="3F0857B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E193044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Боград (45), пр. Р 14А (буксирный теплоход), Светлогорск (47), пр. Р 14А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5D6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5BA94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E463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B94B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9A32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27CFC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FE6CD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7384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B7A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DAF9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CB401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AA48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B47D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A493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C8EA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E1FC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B2AB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7025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610E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5AE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DC40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29D6C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757AE310" w14:textId="77777777" w:rsidTr="004654AF">
        <w:tc>
          <w:tcPr>
            <w:tcW w:w="959" w:type="dxa"/>
            <w:shd w:val="clear" w:color="auto" w:fill="auto"/>
            <w:vAlign w:val="center"/>
          </w:tcPr>
          <w:p w14:paraId="1D28AA9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2412E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F70C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9ED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6375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9735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F6FF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AE83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0119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4842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200E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DBB6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F267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68A7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E080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AB64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D4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495E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C2C5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AF7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998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1025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720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7033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AC0276C" w14:textId="77777777" w:rsidTr="004654AF">
        <w:tc>
          <w:tcPr>
            <w:tcW w:w="959" w:type="dxa"/>
            <w:shd w:val="clear" w:color="auto" w:fill="auto"/>
            <w:vAlign w:val="center"/>
          </w:tcPr>
          <w:p w14:paraId="0665C2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01.47А-фл.Подт (01.45А-фл.Подт)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8E8E1B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284F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79CF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0E89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B55A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4AEA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0685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4DD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655E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D72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1E5A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7962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CC78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3F0E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01528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E6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2CF0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C65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977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48B1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D95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F0E7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0E34A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A6B0BF" w14:textId="77777777" w:rsidTr="004654AF">
        <w:tc>
          <w:tcPr>
            <w:tcW w:w="959" w:type="dxa"/>
            <w:shd w:val="clear" w:color="auto" w:fill="auto"/>
            <w:vAlign w:val="center"/>
          </w:tcPr>
          <w:p w14:paraId="08B5227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7F80CF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1642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0178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71C3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6893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ED93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47E3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E571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369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9DBB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28DA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51C3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C1F4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CAC1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566A0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E26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7F0B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16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27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8BDC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9A3E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0B1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B874D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47A12F0" w14:textId="77777777" w:rsidTr="004654AF">
        <w:tc>
          <w:tcPr>
            <w:tcW w:w="959" w:type="dxa"/>
            <w:shd w:val="clear" w:color="auto" w:fill="auto"/>
            <w:vAlign w:val="center"/>
          </w:tcPr>
          <w:p w14:paraId="55D76D6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02.47А-фл.Подт (02.45А-фл.Подт)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8DA08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532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725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F6A9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D99A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0A5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C8F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1576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7AB7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F13C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B940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F23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B5A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D2C1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94B8F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CF31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A4F9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EB9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5B7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09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58CB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F52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55D39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F06C330" w14:textId="77777777" w:rsidTr="004654AF">
        <w:tc>
          <w:tcPr>
            <w:tcW w:w="959" w:type="dxa"/>
            <w:shd w:val="clear" w:color="auto" w:fill="auto"/>
            <w:vAlign w:val="center"/>
          </w:tcPr>
          <w:p w14:paraId="4A3560E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CD3930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BDA8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0282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58AF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5E0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CEF3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6C55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232C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7F49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263A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ABB2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FD0F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4CAC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8C8D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B1F5C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8D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5541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02E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89E8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A914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471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DFD8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F9054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47B52F9" w14:textId="77777777" w:rsidTr="004654AF">
        <w:tc>
          <w:tcPr>
            <w:tcW w:w="959" w:type="dxa"/>
            <w:shd w:val="clear" w:color="auto" w:fill="auto"/>
            <w:vAlign w:val="center"/>
          </w:tcPr>
          <w:p w14:paraId="617AD89C" w14:textId="77777777" w:rsidR="00F92F1F" w:rsidRPr="00927996" w:rsidRDefault="00F92F1F" w:rsidP="001B19D8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03.47А-фл.Подт (03.45А-фл.Подт)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D4C02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DC45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6BB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0515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05DD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1AFD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7283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1E2F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03F0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216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28F6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8419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D087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F959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FD3E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008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5A66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0C8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842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4049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C30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FD1B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90D76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7F8536" w14:textId="77777777" w:rsidTr="004654AF">
        <w:tc>
          <w:tcPr>
            <w:tcW w:w="959" w:type="dxa"/>
            <w:shd w:val="clear" w:color="auto" w:fill="auto"/>
            <w:vAlign w:val="center"/>
          </w:tcPr>
          <w:p w14:paraId="5A2ADDF7" w14:textId="77777777" w:rsidR="00F92F1F" w:rsidRPr="00927996" w:rsidRDefault="00F92F1F" w:rsidP="001B19D8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04.45А-фл.Подт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9923FD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A735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AE04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F5A0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260D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D6F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9A60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79E8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D322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D216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A788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3D4B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8D53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B67D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9EBD3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329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23F8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F530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E35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40D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3637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AE6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85F7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EC98E0" w14:textId="77777777" w:rsidTr="004654AF">
        <w:tc>
          <w:tcPr>
            <w:tcW w:w="959" w:type="dxa"/>
            <w:shd w:val="clear" w:color="auto" w:fill="auto"/>
            <w:vAlign w:val="center"/>
          </w:tcPr>
          <w:p w14:paraId="612630C5" w14:textId="7F4C690E" w:rsidR="00F92F1F" w:rsidRPr="00927996" w:rsidRDefault="00F92F1F" w:rsidP="00927996">
            <w:pPr>
              <w:jc w:val="center"/>
              <w:rPr>
                <w:sz w:val="18"/>
                <w:szCs w:val="18"/>
              </w:rPr>
            </w:pPr>
            <w:r w:rsidRPr="00927996">
              <w:rPr>
                <w:sz w:val="18"/>
                <w:szCs w:val="18"/>
              </w:rPr>
              <w:t>04.4</w:t>
            </w:r>
            <w:r w:rsidR="00927996" w:rsidRPr="00927996">
              <w:rPr>
                <w:sz w:val="18"/>
                <w:szCs w:val="18"/>
              </w:rPr>
              <w:t>7</w:t>
            </w:r>
            <w:r w:rsidRPr="00927996">
              <w:rPr>
                <w:sz w:val="18"/>
                <w:szCs w:val="18"/>
              </w:rPr>
              <w:t xml:space="preserve">А-фл.Подт </w:t>
            </w:r>
            <w:r w:rsidRPr="00927996">
              <w:rPr>
                <w:sz w:val="18"/>
                <w:szCs w:val="18"/>
              </w:rPr>
              <w:lastRenderedPageBreak/>
              <w:t>(04.45А-фл.Подт)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129F2B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507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ED0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271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D5B9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3671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A252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366F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68BF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8B8E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E1D6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EA61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B75E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A5AB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6A7EF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AC0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B9B4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197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549D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23D3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82A7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5D4B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33A2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F27E632" w14:textId="77777777" w:rsidTr="004654AF">
        <w:tc>
          <w:tcPr>
            <w:tcW w:w="959" w:type="dxa"/>
            <w:shd w:val="clear" w:color="auto" w:fill="auto"/>
            <w:vAlign w:val="center"/>
          </w:tcPr>
          <w:p w14:paraId="05B1CDE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135D3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108C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D8F3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0966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A1B1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31BC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29FF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3BDA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2D89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FED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385B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08FF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38D1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B994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7A41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EF5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97D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C473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A63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0D2A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A70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5F9D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E333F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372E567" w14:textId="77777777" w:rsidTr="004654AF">
        <w:tc>
          <w:tcPr>
            <w:tcW w:w="959" w:type="dxa"/>
            <w:shd w:val="clear" w:color="auto" w:fill="auto"/>
            <w:vAlign w:val="center"/>
          </w:tcPr>
          <w:p w14:paraId="38B7057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05.47А-фл.Подт (05.45А-фл.Подт)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059CFC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857A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BD8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FE23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AF1B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CD3C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41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94CA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26DB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C127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1383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AF6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BAE2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9F07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FB9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18B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43DF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28D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816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AC71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93C1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364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4267C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1165CA2" w14:textId="77777777" w:rsidTr="004654AF">
        <w:tc>
          <w:tcPr>
            <w:tcW w:w="959" w:type="dxa"/>
            <w:shd w:val="clear" w:color="auto" w:fill="auto"/>
            <w:vAlign w:val="center"/>
          </w:tcPr>
          <w:p w14:paraId="19D78DF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D6E05C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E0CD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3F68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8B4E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59E6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EBF3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F2B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A03B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154B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F676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19E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6297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5D90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79D3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C125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C912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CBC8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D8BE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E19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1E8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82F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F20F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552B5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1CCE284" w14:textId="77777777" w:rsidTr="004654AF">
        <w:tc>
          <w:tcPr>
            <w:tcW w:w="959" w:type="dxa"/>
            <w:shd w:val="clear" w:color="auto" w:fill="auto"/>
            <w:vAlign w:val="center"/>
          </w:tcPr>
          <w:p w14:paraId="31EC8BC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06.47А-фл.Подт (06.45А-фл.Подт)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ABBB58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2FBA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058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2449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2F0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3893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863B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B5B2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7BF3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3126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A143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A729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E31B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AD9F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FD5C9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D7B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5A7D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E4A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0C4E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A2C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00CA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D3D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ED5B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803866C" w14:textId="77777777" w:rsidTr="004654AF">
        <w:tc>
          <w:tcPr>
            <w:tcW w:w="959" w:type="dxa"/>
            <w:shd w:val="clear" w:color="auto" w:fill="auto"/>
            <w:vAlign w:val="center"/>
          </w:tcPr>
          <w:p w14:paraId="3C1AB54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07.45А-фл.Подт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A917A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FDE1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CB3C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ED1B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3E27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6E01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4175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4F0E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F311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F0C2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64F6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419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B58E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1B82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5CE2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88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F050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FBC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D5E6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F28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E9DF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3F50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7E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C9D6EE7" w14:textId="77777777" w:rsidTr="004654AF">
        <w:tc>
          <w:tcPr>
            <w:tcW w:w="959" w:type="dxa"/>
            <w:shd w:val="clear" w:color="auto" w:fill="auto"/>
            <w:vAlign w:val="center"/>
          </w:tcPr>
          <w:p w14:paraId="4A48BFD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07.47А-фл.Подт (07.45А-фл.Подт)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F4767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70B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294E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BCD8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C5F9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072B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1016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4DF5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D88B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6F90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0CE8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48F8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7D59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E69B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FF743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EF4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6950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429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203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B0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36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78F8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D24B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1259AFC" w14:textId="77777777" w:rsidTr="004654AF">
        <w:tc>
          <w:tcPr>
            <w:tcW w:w="959" w:type="dxa"/>
            <w:shd w:val="clear" w:color="auto" w:fill="auto"/>
            <w:vAlign w:val="center"/>
          </w:tcPr>
          <w:p w14:paraId="2EB4648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981ED0E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Ворогово (49), пр. Р 14А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701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EAE67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C37D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B9E4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710D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F16D6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A357C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EA2E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F889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AD67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5FB5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CF7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A435C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534ED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8004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4418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6977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144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EE27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6991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FDC1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4CE67B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60C61AA" w14:textId="77777777" w:rsidTr="004654AF">
        <w:tc>
          <w:tcPr>
            <w:tcW w:w="959" w:type="dxa"/>
            <w:shd w:val="clear" w:color="auto" w:fill="auto"/>
            <w:vAlign w:val="center"/>
          </w:tcPr>
          <w:p w14:paraId="5AB79E8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149408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3CC6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98A9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AB24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9349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8190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8DEC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B3FB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B4BE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F68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3DCF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4729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FF7E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AFF0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B439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02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DAE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640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EFD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3FF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69A8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75C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24A4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A592B7" w14:textId="77777777" w:rsidTr="004654AF">
        <w:tc>
          <w:tcPr>
            <w:tcW w:w="959" w:type="dxa"/>
            <w:shd w:val="clear" w:color="auto" w:fill="auto"/>
            <w:vAlign w:val="center"/>
          </w:tcPr>
          <w:p w14:paraId="440B7A6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764358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669A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3CDA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99E5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01D2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EF49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E24F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1918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CD5A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1BEA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0A7E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A5D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7BB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2841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165E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42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8B07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B06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2F6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7E39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A7F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FA9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157E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FE61B57" w14:textId="77777777" w:rsidTr="004654AF">
        <w:tc>
          <w:tcPr>
            <w:tcW w:w="959" w:type="dxa"/>
            <w:shd w:val="clear" w:color="auto" w:fill="auto"/>
            <w:vAlign w:val="center"/>
          </w:tcPr>
          <w:p w14:paraId="7FFA2AB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B452C6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C48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C19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DA8C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4955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7392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CB64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E029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AC1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F1CC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3730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3CA9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4C5B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5FE2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9136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3F4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E8DF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823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16D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CAAD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1F2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A8EA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35A4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ACFA7E" w14:textId="77777777" w:rsidTr="004654AF">
        <w:tc>
          <w:tcPr>
            <w:tcW w:w="959" w:type="dxa"/>
            <w:shd w:val="clear" w:color="auto" w:fill="auto"/>
            <w:vAlign w:val="center"/>
          </w:tcPr>
          <w:p w14:paraId="19B3CFF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3E1E2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16CB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8237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A053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A2D9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85D2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DF22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39DA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7ED9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738D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1704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1CFD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25DA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31ED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7E13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CCFF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6F88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6A3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99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26EF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CAA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E54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BFD7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69D0584" w14:textId="77777777" w:rsidTr="004654AF">
        <w:tc>
          <w:tcPr>
            <w:tcW w:w="959" w:type="dxa"/>
            <w:shd w:val="clear" w:color="auto" w:fill="auto"/>
            <w:vAlign w:val="center"/>
          </w:tcPr>
          <w:p w14:paraId="3512681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E2F728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486A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3AB2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CE9B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1D6B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AD1E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88A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9233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DC36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32BC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883E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CEB3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D2F8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8533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21DD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A5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4862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F56D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6684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5C7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B0E5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6631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1737D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61ED3C3" w14:textId="77777777" w:rsidTr="004654AF">
        <w:tc>
          <w:tcPr>
            <w:tcW w:w="959" w:type="dxa"/>
            <w:shd w:val="clear" w:color="auto" w:fill="auto"/>
            <w:vAlign w:val="center"/>
          </w:tcPr>
          <w:p w14:paraId="00E983B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96F4A4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80E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6154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FE61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E425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7860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08D0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4BD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14FC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23D8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2651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1A6F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35D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85CF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7533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351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A48C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A5F2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7C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A24C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4CE3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C9D9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AA4F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B9065AC" w14:textId="77777777" w:rsidTr="004654AF">
        <w:tc>
          <w:tcPr>
            <w:tcW w:w="959" w:type="dxa"/>
            <w:shd w:val="clear" w:color="auto" w:fill="auto"/>
            <w:vAlign w:val="center"/>
          </w:tcPr>
          <w:p w14:paraId="27AEAEE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782C8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503C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23AE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F8A2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7E6A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C6C4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648C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81D0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1E26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C159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A4ED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34B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ED42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1A1D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E894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8777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F3D4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1E8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998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A3E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7D0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B20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CD8FD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E27024" w14:textId="77777777" w:rsidTr="004654AF">
        <w:tc>
          <w:tcPr>
            <w:tcW w:w="959" w:type="dxa"/>
            <w:shd w:val="clear" w:color="auto" w:fill="auto"/>
            <w:vAlign w:val="center"/>
          </w:tcPr>
          <w:p w14:paraId="7D99558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E72A794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Михаил Мунин (52), пр. Н 3290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93D8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D4F5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D6E8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0ACDF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1670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EF7A7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D1F9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5E26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60A1F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D66A9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8CB1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7322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20F37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CC302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371E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90DD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756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344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D4CA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6CDE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A347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9EB95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51504DDA" w14:textId="77777777" w:rsidTr="004654AF">
        <w:tc>
          <w:tcPr>
            <w:tcW w:w="959" w:type="dxa"/>
            <w:shd w:val="clear" w:color="auto" w:fill="auto"/>
            <w:vAlign w:val="center"/>
          </w:tcPr>
          <w:p w14:paraId="72F5223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2F867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45F9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83F8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F29B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390F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1B4E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9A42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08D1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63BD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78B9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6E96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9017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F467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3DF9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A8F64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0102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C3BC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64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FF32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511B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8B0F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E3DF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EF17C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0EB794D" w14:textId="77777777" w:rsidTr="004654AF">
        <w:tc>
          <w:tcPr>
            <w:tcW w:w="959" w:type="dxa"/>
            <w:shd w:val="clear" w:color="auto" w:fill="auto"/>
            <w:vAlign w:val="center"/>
          </w:tcPr>
          <w:p w14:paraId="10C7920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33A6E6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AA97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8C5F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487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600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071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0BA5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DD4C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059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44C6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6F05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3556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4564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2CF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B4AE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9C18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5303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BE58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DD3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94F9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2A3E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B16A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63F2E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FD824E" w14:textId="77777777" w:rsidTr="004654AF">
        <w:tc>
          <w:tcPr>
            <w:tcW w:w="959" w:type="dxa"/>
            <w:shd w:val="clear" w:color="auto" w:fill="auto"/>
            <w:vAlign w:val="center"/>
          </w:tcPr>
          <w:p w14:paraId="7499510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8C602A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61D3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03A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76D5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F95F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D953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5AEC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2744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7E7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33CB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03A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883D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B6BA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0D99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1CEAC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ADC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C949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BE4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408C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21A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2BB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8F2D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0DB0F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685A891" w14:textId="77777777" w:rsidTr="004654AF">
        <w:tc>
          <w:tcPr>
            <w:tcW w:w="959" w:type="dxa"/>
            <w:shd w:val="clear" w:color="auto" w:fill="auto"/>
            <w:vAlign w:val="center"/>
          </w:tcPr>
          <w:p w14:paraId="0E7CDA6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6D4892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9E52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DBF7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C0AE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E9E3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D166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525A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65EB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F892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2BF8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ED46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B472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8974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40BF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FFEE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6378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0CAE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29E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8AB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2CE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C981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7CE5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771DF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68F65D2" w14:textId="77777777" w:rsidTr="004654AF">
        <w:tc>
          <w:tcPr>
            <w:tcW w:w="959" w:type="dxa"/>
            <w:shd w:val="clear" w:color="auto" w:fill="auto"/>
            <w:vAlign w:val="center"/>
          </w:tcPr>
          <w:p w14:paraId="60A0B62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078596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0A5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568F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CCE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58EC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8719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F364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5D41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94D1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3731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6E7A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6920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FD75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9426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6885D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8A99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20BE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290F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7A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BD47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666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D6A0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FD76D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E2D11AA" w14:textId="77777777" w:rsidTr="004654AF">
        <w:tc>
          <w:tcPr>
            <w:tcW w:w="959" w:type="dxa"/>
            <w:shd w:val="clear" w:color="auto" w:fill="auto"/>
            <w:vAlign w:val="center"/>
          </w:tcPr>
          <w:p w14:paraId="1641D8D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729A39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7614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FB60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C387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2E19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8A1F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E97C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6791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36B7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367B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3968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7D2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4419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8942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DC087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038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591E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ED4B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8724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980A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D877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17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D367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F0941E" w14:textId="77777777" w:rsidTr="004654AF">
        <w:tc>
          <w:tcPr>
            <w:tcW w:w="959" w:type="dxa"/>
            <w:shd w:val="clear" w:color="auto" w:fill="auto"/>
            <w:vAlign w:val="center"/>
          </w:tcPr>
          <w:p w14:paraId="120B739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C5D15C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1881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1AC3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C378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F4A4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5E20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0208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163A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D182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8745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8EC9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C5E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C7B3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5057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2E8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11AA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BC18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0BD2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95A7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356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B677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1C1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41AF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EA6E27B" w14:textId="77777777" w:rsidTr="004654AF">
        <w:tc>
          <w:tcPr>
            <w:tcW w:w="959" w:type="dxa"/>
            <w:shd w:val="clear" w:color="auto" w:fill="auto"/>
            <w:vAlign w:val="center"/>
          </w:tcPr>
          <w:p w14:paraId="006F11F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1062F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B116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A661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F977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5A02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273F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BB4E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BD09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126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31C3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2DCB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D372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DDD0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8B29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3C01B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E9EC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13C6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A50F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377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DA86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52F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E81B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76D1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C04454E" w14:textId="77777777" w:rsidTr="004654AF">
        <w:tc>
          <w:tcPr>
            <w:tcW w:w="959" w:type="dxa"/>
            <w:shd w:val="clear" w:color="auto" w:fill="auto"/>
            <w:vAlign w:val="center"/>
          </w:tcPr>
          <w:p w14:paraId="234B658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E827B2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BC6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FD60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654E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8F07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1B6D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42E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416C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F41A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B0E8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CD5A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148E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B63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B55F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3164C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86F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6A77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B01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EABD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371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FE0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997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A92B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E1F41A8" w14:textId="77777777" w:rsidTr="004654AF">
        <w:tc>
          <w:tcPr>
            <w:tcW w:w="959" w:type="dxa"/>
            <w:shd w:val="clear" w:color="auto" w:fill="auto"/>
            <w:vAlign w:val="center"/>
          </w:tcPr>
          <w:p w14:paraId="1AE3858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586246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2F11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CAE0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21F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2C21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1B92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D968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7B88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32AA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6B2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843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EA6D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7A41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1C5C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719D5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ED0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72DE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B6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4E64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7D9D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3D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3B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9535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48E3CE" w14:textId="77777777" w:rsidTr="004654AF">
        <w:tc>
          <w:tcPr>
            <w:tcW w:w="959" w:type="dxa"/>
            <w:shd w:val="clear" w:color="auto" w:fill="auto"/>
            <w:vAlign w:val="center"/>
          </w:tcPr>
          <w:p w14:paraId="602678C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EF49E0C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Плотовод-622 (53), пр. Р 33Б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6002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5982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EB13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45B27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FDA0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7F808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17AD5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6D7B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1C4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60BA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D23E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C73B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931B5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31722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8244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8EE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3902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21D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0B15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A35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2ECA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71485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422DE3F8" w14:textId="77777777" w:rsidTr="004654AF">
        <w:tc>
          <w:tcPr>
            <w:tcW w:w="959" w:type="dxa"/>
            <w:shd w:val="clear" w:color="auto" w:fill="auto"/>
            <w:vAlign w:val="center"/>
          </w:tcPr>
          <w:p w14:paraId="5C5843D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2F0EB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54F9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EC98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A424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0D72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DB29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DE0D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C399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ED80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5D6D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4AB3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D922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0D05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A474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12927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D23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439C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C51E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2053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2DF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56C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C92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6AD3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688BC68" w14:textId="77777777" w:rsidTr="004654AF">
        <w:tc>
          <w:tcPr>
            <w:tcW w:w="959" w:type="dxa"/>
            <w:shd w:val="clear" w:color="auto" w:fill="auto"/>
            <w:vAlign w:val="center"/>
          </w:tcPr>
          <w:p w14:paraId="758F7EA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CFBAE0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5034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EA04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B7E5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E919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7D95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CD6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812D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B402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D930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2948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C598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8079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C8A9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01AB7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ECCE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CB41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3F8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BE24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988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F505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9CF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FFBB6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ECC6964" w14:textId="77777777" w:rsidTr="004654AF">
        <w:tc>
          <w:tcPr>
            <w:tcW w:w="959" w:type="dxa"/>
            <w:shd w:val="clear" w:color="auto" w:fill="auto"/>
            <w:vAlign w:val="center"/>
          </w:tcPr>
          <w:p w14:paraId="06B0B66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515D7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7C4B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642F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7F90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DE2B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2CCC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A1A3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FB04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EF07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FA3C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E439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9046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DFC0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ED83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8C899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BD79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E6B3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80A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35FB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ED35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20F1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9E0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48FE1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A840ABE" w14:textId="77777777" w:rsidTr="004654AF">
        <w:tc>
          <w:tcPr>
            <w:tcW w:w="959" w:type="dxa"/>
            <w:shd w:val="clear" w:color="auto" w:fill="auto"/>
            <w:vAlign w:val="center"/>
          </w:tcPr>
          <w:p w14:paraId="52F3D74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F96903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285F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D1AA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856F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2193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1EDF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75E7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42B6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6A63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773D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73B8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8934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B226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6C3F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DBA0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9D6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753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F9A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AF1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7CB4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2656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CE03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7600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93D436B" w14:textId="77777777" w:rsidTr="004654AF">
        <w:tc>
          <w:tcPr>
            <w:tcW w:w="959" w:type="dxa"/>
            <w:shd w:val="clear" w:color="auto" w:fill="auto"/>
            <w:vAlign w:val="center"/>
          </w:tcPr>
          <w:p w14:paraId="269CEF7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D9B9D4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ED2F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3B1D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E36F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368A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61C6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18AB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7B9C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342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E0C5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0363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1AA0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8478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09C8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4B5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953F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B24D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6510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26E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417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893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B8A9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5487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107909C" w14:textId="77777777" w:rsidTr="004654AF">
        <w:tc>
          <w:tcPr>
            <w:tcW w:w="959" w:type="dxa"/>
            <w:shd w:val="clear" w:color="auto" w:fill="auto"/>
            <w:vAlign w:val="center"/>
          </w:tcPr>
          <w:p w14:paraId="6E505BF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E471B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EA42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1498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3287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90CA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C668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B608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6199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5044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C61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F6ED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EF73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28B5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DA55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023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FFDF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1CE2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3377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8AB8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E5FD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411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98C5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D87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98EBB98" w14:textId="77777777" w:rsidTr="004654AF">
        <w:tc>
          <w:tcPr>
            <w:tcW w:w="959" w:type="dxa"/>
            <w:shd w:val="clear" w:color="auto" w:fill="auto"/>
            <w:vAlign w:val="center"/>
          </w:tcPr>
          <w:p w14:paraId="0A437A1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9B0119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9F6E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65AB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7ADA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2A27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449D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5009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7B92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BCA6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44EF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A9BF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25F8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CDAB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4A3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F76F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0A4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F639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FC67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F6F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30DF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5DE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6CA8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8E06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B1C1AF8" w14:textId="77777777" w:rsidTr="004654AF">
        <w:tc>
          <w:tcPr>
            <w:tcW w:w="959" w:type="dxa"/>
            <w:shd w:val="clear" w:color="auto" w:fill="auto"/>
            <w:vAlign w:val="center"/>
          </w:tcPr>
          <w:p w14:paraId="63BF7D5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37C17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0552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4D71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FCA1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D40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1BA3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4CC0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8F9C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6FE5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B6B2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E8E9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473A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9437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184A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0E43A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74F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971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1DB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0D9F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BE43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3393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317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BDA2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ACF031D" w14:textId="77777777" w:rsidTr="004654AF">
        <w:tc>
          <w:tcPr>
            <w:tcW w:w="959" w:type="dxa"/>
            <w:shd w:val="clear" w:color="auto" w:fill="auto"/>
            <w:vAlign w:val="center"/>
          </w:tcPr>
          <w:p w14:paraId="30437D4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2829D6E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Плотовод-717 (54), пр. Р 33Б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260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1B5F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1982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BA41B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BE8E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6728D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3B03C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1AFE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AC65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CFA5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1FDA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005A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BAB9F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20218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73EC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47B5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A3C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DF51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515E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9B2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4D2B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29074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0E7C1D0" w14:textId="77777777" w:rsidTr="004654AF">
        <w:tc>
          <w:tcPr>
            <w:tcW w:w="959" w:type="dxa"/>
            <w:shd w:val="clear" w:color="auto" w:fill="auto"/>
            <w:vAlign w:val="center"/>
          </w:tcPr>
          <w:p w14:paraId="62B74C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CEE34E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6FED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EFF1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1B1F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8ECB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223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D223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A93A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36E9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AF07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BCFD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B98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F0A6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396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FE36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F3D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A187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E0F0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8175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7C2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791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6CF1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F879E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3970E6A" w14:textId="77777777" w:rsidTr="004654AF">
        <w:tc>
          <w:tcPr>
            <w:tcW w:w="959" w:type="dxa"/>
            <w:shd w:val="clear" w:color="auto" w:fill="auto"/>
            <w:vAlign w:val="center"/>
          </w:tcPr>
          <w:p w14:paraId="7602FD6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BBF9AF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A944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BF9B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BE1D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79C0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D99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B0F0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FC21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B076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B618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C55C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6DFF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F6FE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9F54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8C6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6EE0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951E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814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F5DE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E8F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21C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442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8230C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E5307A5" w14:textId="77777777" w:rsidTr="004654AF">
        <w:tc>
          <w:tcPr>
            <w:tcW w:w="959" w:type="dxa"/>
            <w:shd w:val="clear" w:color="auto" w:fill="auto"/>
            <w:vAlign w:val="center"/>
          </w:tcPr>
          <w:p w14:paraId="2510B9D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DB67C4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CB27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B76D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DEBE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696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1B70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B7E3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A808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5CC2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A306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3C8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7E8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78D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05A0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3DF9B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699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1B3A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C1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FFD0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DB7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6D3A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89F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2F078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A4BF88B" w14:textId="77777777" w:rsidTr="004654AF">
        <w:tc>
          <w:tcPr>
            <w:tcW w:w="959" w:type="dxa"/>
            <w:shd w:val="clear" w:color="auto" w:fill="auto"/>
            <w:vAlign w:val="center"/>
          </w:tcPr>
          <w:p w14:paraId="525953F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7F7949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0BE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BBEF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DA88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A6C8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6FE2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D0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8DE6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D038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20F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3D9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6231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19E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9025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FE95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712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8F72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1A6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99FB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27E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EA39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BCE8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4429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0051A01" w14:textId="77777777" w:rsidTr="004654AF">
        <w:tc>
          <w:tcPr>
            <w:tcW w:w="959" w:type="dxa"/>
            <w:shd w:val="clear" w:color="auto" w:fill="auto"/>
            <w:vAlign w:val="center"/>
          </w:tcPr>
          <w:p w14:paraId="3F8ABFB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05.54-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8EAAE4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Первый помощник электроме</w:t>
            </w:r>
            <w:r>
              <w:rPr>
                <w:sz w:val="18"/>
                <w:szCs w:val="18"/>
              </w:rPr>
              <w:lastRenderedPageBreak/>
              <w:t>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2D5E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7CB9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E2CC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C9BA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1239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238B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A112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47F2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3BAD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844B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5532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6D23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FD10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35D11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7DA1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AE52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142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829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D5C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C974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7CA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DA863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8BA3E3" w14:textId="77777777" w:rsidTr="004654AF">
        <w:tc>
          <w:tcPr>
            <w:tcW w:w="959" w:type="dxa"/>
            <w:shd w:val="clear" w:color="auto" w:fill="auto"/>
            <w:vAlign w:val="center"/>
          </w:tcPr>
          <w:p w14:paraId="5EC33B4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2C6055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C877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A53A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B16A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4D8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158E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FC28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A25B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952D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053E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3F79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18AE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E982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477F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1E097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236A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C1F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DD16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BB3B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771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CF08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CB0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D69C3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4DFF362" w14:textId="77777777" w:rsidTr="004654AF">
        <w:tc>
          <w:tcPr>
            <w:tcW w:w="959" w:type="dxa"/>
            <w:shd w:val="clear" w:color="auto" w:fill="auto"/>
            <w:vAlign w:val="center"/>
          </w:tcPr>
          <w:p w14:paraId="711B3AE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B0222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1B62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9225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BC22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8C5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056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F9D9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06D9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E03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72FB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3772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2752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A424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0EF4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9B76F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34A4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9794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054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557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44C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4C23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AED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966C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2B225A4" w14:textId="77777777" w:rsidTr="004654AF">
        <w:tc>
          <w:tcPr>
            <w:tcW w:w="959" w:type="dxa"/>
            <w:shd w:val="clear" w:color="auto" w:fill="auto"/>
            <w:vAlign w:val="center"/>
          </w:tcPr>
          <w:p w14:paraId="4E88EFC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662DAB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6E6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B5F4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6FEA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7FFF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883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AC1F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4381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D748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0804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A529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2AE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2C6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6A83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23C4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9A15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480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597F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8DC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E57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225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471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3A8ED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1FA1093" w14:textId="77777777" w:rsidTr="004654AF">
        <w:tc>
          <w:tcPr>
            <w:tcW w:w="959" w:type="dxa"/>
            <w:shd w:val="clear" w:color="auto" w:fill="auto"/>
            <w:vAlign w:val="center"/>
          </w:tcPr>
          <w:p w14:paraId="175AD5B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2C60F8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4F32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53D4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FF5A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3620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999E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6D16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F5C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CCCF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4BC1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3861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F170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747F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4CAF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EA96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2CE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E830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92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A94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7B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0F3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97CA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D4B04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D5CB5F2" w14:textId="77777777" w:rsidTr="004654AF">
        <w:tc>
          <w:tcPr>
            <w:tcW w:w="959" w:type="dxa"/>
            <w:shd w:val="clear" w:color="auto" w:fill="auto"/>
            <w:vAlign w:val="center"/>
          </w:tcPr>
          <w:p w14:paraId="215ACDB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392B821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Плотовод-718 (55), пр. Р 33Б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AE8A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9129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97AF4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0BBB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1A34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6C48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2354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6E1A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F7C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DD4F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5149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8D5C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628CA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5F1AF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DCB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958F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AAF4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01C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164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E87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52A8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5078A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120BC7B" w14:textId="77777777" w:rsidTr="004654AF">
        <w:tc>
          <w:tcPr>
            <w:tcW w:w="959" w:type="dxa"/>
            <w:shd w:val="clear" w:color="auto" w:fill="auto"/>
            <w:vAlign w:val="center"/>
          </w:tcPr>
          <w:p w14:paraId="28BCDEC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0BA63C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92EF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F75D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8B1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405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D2E9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4CD9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44F6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B971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3387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F239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9502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964C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0557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8066B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83B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C3FD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D887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9CD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D2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1F6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A408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CE6E6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3AB0C5" w14:textId="77777777" w:rsidTr="004654AF">
        <w:tc>
          <w:tcPr>
            <w:tcW w:w="959" w:type="dxa"/>
            <w:shd w:val="clear" w:color="auto" w:fill="auto"/>
            <w:vAlign w:val="center"/>
          </w:tcPr>
          <w:p w14:paraId="7FEB78B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7833A5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61A2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AC76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58C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B436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ADC7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C75E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8DF5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1DC2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C150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3310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0F35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8B5E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B92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60D37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7B7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099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755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2BE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D36D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280C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502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5FC9D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57AF94F" w14:textId="77777777" w:rsidTr="004654AF">
        <w:tc>
          <w:tcPr>
            <w:tcW w:w="959" w:type="dxa"/>
            <w:shd w:val="clear" w:color="auto" w:fill="auto"/>
            <w:vAlign w:val="center"/>
          </w:tcPr>
          <w:p w14:paraId="219C603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722FD9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663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089F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ECBD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2D3A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31AE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0FD7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D934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BEA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A942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6305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DAEA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702A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20F5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733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BE7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C05E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081D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4D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47A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AEEC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BAFF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6E0B4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EDEF07E" w14:textId="77777777" w:rsidTr="004654AF">
        <w:tc>
          <w:tcPr>
            <w:tcW w:w="959" w:type="dxa"/>
            <w:shd w:val="clear" w:color="auto" w:fill="auto"/>
            <w:vAlign w:val="center"/>
          </w:tcPr>
          <w:p w14:paraId="19BB2A1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4B48E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3923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15E3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CBCB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58FF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3D9C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9C0C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8C51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2425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D243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8601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E7AF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41DC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B56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E4DB8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B3D8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769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751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935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690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41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A075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9B92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FA8EB7A" w14:textId="77777777" w:rsidTr="004654AF">
        <w:tc>
          <w:tcPr>
            <w:tcW w:w="959" w:type="dxa"/>
            <w:shd w:val="clear" w:color="auto" w:fill="auto"/>
            <w:vAlign w:val="center"/>
          </w:tcPr>
          <w:p w14:paraId="69BCD65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C775C7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21F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AE84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0DE8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8D27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416E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411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2D7B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EAC1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0742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A04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E8B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4CD0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F38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19ACE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FF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099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A6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B0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D00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7658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2CC4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6705C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16FC054" w14:textId="77777777" w:rsidTr="004654AF">
        <w:tc>
          <w:tcPr>
            <w:tcW w:w="959" w:type="dxa"/>
            <w:shd w:val="clear" w:color="auto" w:fill="auto"/>
            <w:vAlign w:val="center"/>
          </w:tcPr>
          <w:p w14:paraId="5E5E6DD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A834E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0383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CFF5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FA32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8236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624D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4026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15FF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F2AB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987C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DC85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F753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5027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0FBA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866E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5A23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FD2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0B6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4256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03F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AE7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F5F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3103F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D53A906" w14:textId="77777777" w:rsidTr="004654AF">
        <w:tc>
          <w:tcPr>
            <w:tcW w:w="959" w:type="dxa"/>
            <w:shd w:val="clear" w:color="auto" w:fill="auto"/>
            <w:vAlign w:val="center"/>
          </w:tcPr>
          <w:p w14:paraId="773240B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DE8888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CADF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EC91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99CC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4486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652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D37B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26A5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AB18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E14C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40A0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6095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588B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EE0F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6D041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60F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2A67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0B8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362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35A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0DFE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475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77CF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A81C00A" w14:textId="77777777" w:rsidTr="004654AF">
        <w:tc>
          <w:tcPr>
            <w:tcW w:w="959" w:type="dxa"/>
            <w:shd w:val="clear" w:color="auto" w:fill="auto"/>
            <w:vAlign w:val="center"/>
          </w:tcPr>
          <w:p w14:paraId="2D87FD1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504E76B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РТ-694 (57),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2ED7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7FDE0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9F23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11299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9D63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F18D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D172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2B5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7A6E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EB2E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D5B3C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1D70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816E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48134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CEB4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F542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0184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45BC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A5C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9F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E887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FB554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1C75488" w14:textId="77777777" w:rsidTr="004654AF">
        <w:tc>
          <w:tcPr>
            <w:tcW w:w="959" w:type="dxa"/>
            <w:shd w:val="clear" w:color="auto" w:fill="auto"/>
            <w:vAlign w:val="center"/>
          </w:tcPr>
          <w:p w14:paraId="3EB11B7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B78A52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640C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50B8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C080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0C74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E3D8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07AC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5FBE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1ADC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8381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09C0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38BE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0214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EC2E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B79F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FFE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506A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54E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683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226D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2E3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CCE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CA87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A54A904" w14:textId="77777777" w:rsidTr="004654AF">
        <w:tc>
          <w:tcPr>
            <w:tcW w:w="959" w:type="dxa"/>
            <w:shd w:val="clear" w:color="auto" w:fill="auto"/>
            <w:vAlign w:val="center"/>
          </w:tcPr>
          <w:p w14:paraId="27028F3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83D187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E01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7C5D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2986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1DBF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40C2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7132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B43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E971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C383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899A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0BE9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0D7E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CB4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A661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E52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C4B5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AF4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07C0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373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12E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7C1F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6E0D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ADFA91" w14:textId="77777777" w:rsidTr="004654AF">
        <w:tc>
          <w:tcPr>
            <w:tcW w:w="959" w:type="dxa"/>
            <w:shd w:val="clear" w:color="auto" w:fill="auto"/>
            <w:vAlign w:val="center"/>
          </w:tcPr>
          <w:p w14:paraId="6CE4C50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F67C82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767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D768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DD44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AC6B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AC07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9EBA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5B2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28E0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2A9D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F04B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7ACF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806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D977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4D56E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6AB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BAE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3C8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E2B9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4CB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3015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400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FA73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3446065" w14:textId="77777777" w:rsidTr="004654AF">
        <w:tc>
          <w:tcPr>
            <w:tcW w:w="959" w:type="dxa"/>
            <w:shd w:val="clear" w:color="auto" w:fill="auto"/>
            <w:vAlign w:val="center"/>
          </w:tcPr>
          <w:p w14:paraId="1672777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05D4A7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FED9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F193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C38E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2DB5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9630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E0BB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7328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EC2C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6F02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CFB3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1611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BAC7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8382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2D0A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0A96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2E0E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A01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C16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976C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BF2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00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29904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3867C6B" w14:textId="77777777" w:rsidTr="004654AF">
        <w:tc>
          <w:tcPr>
            <w:tcW w:w="959" w:type="dxa"/>
            <w:shd w:val="clear" w:color="auto" w:fill="auto"/>
            <w:vAlign w:val="center"/>
          </w:tcPr>
          <w:p w14:paraId="7132BA1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218DA9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85E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E305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497A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E644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DAFF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7A7B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DD7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2992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F7A7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ED6B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4C27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9634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782B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83825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E99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12DD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B9A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4A8C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241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22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9B00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15D4E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01A4DD6" w14:textId="77777777" w:rsidTr="004654AF">
        <w:tc>
          <w:tcPr>
            <w:tcW w:w="959" w:type="dxa"/>
            <w:shd w:val="clear" w:color="auto" w:fill="auto"/>
            <w:vAlign w:val="center"/>
          </w:tcPr>
          <w:p w14:paraId="595FD89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0593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0952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9CA9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193D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682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C9E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DB20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73A2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3F81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59A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003D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3DFF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7659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61AF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9B66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A44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1F33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4C4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77E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4CB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1784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96A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98DCD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87E717" w14:textId="77777777" w:rsidTr="004654AF">
        <w:tc>
          <w:tcPr>
            <w:tcW w:w="959" w:type="dxa"/>
            <w:shd w:val="clear" w:color="auto" w:fill="auto"/>
            <w:vAlign w:val="center"/>
          </w:tcPr>
          <w:p w14:paraId="2C28C8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3A00A4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B7E9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939E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3363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8EF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8DF0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5E9A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5E5F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89B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3BB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5D6C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1DF3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19DF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9B7A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3B89B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3762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D361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A5C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D57E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752A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EA00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24F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1286A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9C7D67D" w14:textId="77777777" w:rsidTr="004654AF">
        <w:tc>
          <w:tcPr>
            <w:tcW w:w="959" w:type="dxa"/>
            <w:shd w:val="clear" w:color="auto" w:fill="auto"/>
            <w:vAlign w:val="center"/>
          </w:tcPr>
          <w:p w14:paraId="26B90AC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23DEC30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РТ-709 (58),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EC92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AE24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4CCB8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CE091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3782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288C2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8EE2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9685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88A96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BC5A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E615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C2DE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6D53C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D7DFE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910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C15FC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7A36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9083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10F0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E58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3D76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5F317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4701C569" w14:textId="77777777" w:rsidTr="004654AF">
        <w:tc>
          <w:tcPr>
            <w:tcW w:w="959" w:type="dxa"/>
            <w:shd w:val="clear" w:color="auto" w:fill="auto"/>
            <w:vAlign w:val="center"/>
          </w:tcPr>
          <w:p w14:paraId="127C5CE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8055F3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2386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D946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5F8C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9FBE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4FFD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B9E4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88EB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C30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8709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95B5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5CE9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68D0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1F81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2A585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F663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5367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B4E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ABD2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C325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A7C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179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632E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0C292B5" w14:textId="77777777" w:rsidTr="004654AF">
        <w:tc>
          <w:tcPr>
            <w:tcW w:w="959" w:type="dxa"/>
            <w:shd w:val="clear" w:color="auto" w:fill="auto"/>
            <w:vAlign w:val="center"/>
          </w:tcPr>
          <w:p w14:paraId="29FF39F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F5EA28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8CDB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BD21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C75E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8C3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D87D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640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D203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E712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AA7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0107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77FB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087F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02BC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A0C49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F96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F8D6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88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C618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9730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437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2F75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AF79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4ED9E5F" w14:textId="77777777" w:rsidTr="004654AF">
        <w:tc>
          <w:tcPr>
            <w:tcW w:w="959" w:type="dxa"/>
            <w:shd w:val="clear" w:color="auto" w:fill="auto"/>
            <w:vAlign w:val="center"/>
          </w:tcPr>
          <w:p w14:paraId="4382CDB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C1AECE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FE3B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359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14CC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05AD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E7BE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7B52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0F64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98E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83C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9CF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89DE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36B4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BD16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80F50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284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EA25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34F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2EDA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93F9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E2D1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8996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67F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D6A26B6" w14:textId="77777777" w:rsidTr="004654AF">
        <w:tc>
          <w:tcPr>
            <w:tcW w:w="959" w:type="dxa"/>
            <w:shd w:val="clear" w:color="auto" w:fill="auto"/>
            <w:vAlign w:val="center"/>
          </w:tcPr>
          <w:p w14:paraId="3AE194B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B12905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3810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CACB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EA34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F9F0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93DF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FA3D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129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EBE3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88E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846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255F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D3E2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A868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C02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CAD4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545F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DBB7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28CE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57F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53E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DEBE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4912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0F562D2" w14:textId="77777777" w:rsidTr="004654AF">
        <w:tc>
          <w:tcPr>
            <w:tcW w:w="959" w:type="dxa"/>
            <w:shd w:val="clear" w:color="auto" w:fill="auto"/>
            <w:vAlign w:val="center"/>
          </w:tcPr>
          <w:p w14:paraId="7C5BF3C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EA4D79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EF86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0FB9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43A5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2BF9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0C31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D0D4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836A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9F0A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643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C743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6DEA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BA5D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A6E2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54089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F758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15BF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6B2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DC27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D99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1F6B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050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8DEA8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E91D643" w14:textId="77777777" w:rsidTr="004654AF">
        <w:tc>
          <w:tcPr>
            <w:tcW w:w="959" w:type="dxa"/>
            <w:shd w:val="clear" w:color="auto" w:fill="auto"/>
            <w:vAlign w:val="center"/>
          </w:tcPr>
          <w:p w14:paraId="50DCE93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5EB64B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832E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8A68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D18D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277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830B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6B3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29F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4655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3DA8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6DE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50EC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89A4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6E0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20BF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72F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BEB0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1B7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2B8D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28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EF06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C846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5554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90B4039" w14:textId="77777777" w:rsidTr="004654AF">
        <w:tc>
          <w:tcPr>
            <w:tcW w:w="959" w:type="dxa"/>
            <w:shd w:val="clear" w:color="auto" w:fill="auto"/>
            <w:vAlign w:val="center"/>
          </w:tcPr>
          <w:p w14:paraId="6BD5B2D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039B3C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B18C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6E2D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CBC4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43F5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3346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1B15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2288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E0CE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6867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464C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F61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B5B8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68DA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194C1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D769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0301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EA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E9F8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01E7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9D1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55D8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56F47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A19CDDE" w14:textId="77777777" w:rsidTr="004654AF">
        <w:tc>
          <w:tcPr>
            <w:tcW w:w="959" w:type="dxa"/>
            <w:shd w:val="clear" w:color="auto" w:fill="auto"/>
            <w:vAlign w:val="center"/>
          </w:tcPr>
          <w:p w14:paraId="3FABBC9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A6F170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D2E1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2963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D806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7BFF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08CB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7695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41EF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8C81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5E1E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C8B9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7AE5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BD37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FECE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561B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B77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C588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81E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5DD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D6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954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522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8ECA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7BF6B1E" w14:textId="77777777" w:rsidTr="004654AF">
        <w:tc>
          <w:tcPr>
            <w:tcW w:w="959" w:type="dxa"/>
            <w:shd w:val="clear" w:color="auto" w:fill="auto"/>
            <w:vAlign w:val="center"/>
          </w:tcPr>
          <w:p w14:paraId="1AFB667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9977CA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РТ-701 (59),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964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82F4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E813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A3E12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687E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5C769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3872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8425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AAB2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7EF1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A13D5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E730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1373F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F7977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EC9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E354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285C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812A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4501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5168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2F81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58343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58087815" w14:textId="77777777" w:rsidTr="004654AF">
        <w:tc>
          <w:tcPr>
            <w:tcW w:w="959" w:type="dxa"/>
            <w:shd w:val="clear" w:color="auto" w:fill="auto"/>
            <w:vAlign w:val="center"/>
          </w:tcPr>
          <w:p w14:paraId="357D3DA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B3351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0986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7EBA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BE51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3C00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EF55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BF6F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3234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0DDD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F805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04FC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4EC3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C015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1108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0899F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CF4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37C9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96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B92D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403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083E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3FEF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0D2F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9BD68E" w14:textId="77777777" w:rsidTr="004654AF">
        <w:tc>
          <w:tcPr>
            <w:tcW w:w="959" w:type="dxa"/>
            <w:shd w:val="clear" w:color="auto" w:fill="auto"/>
            <w:vAlign w:val="center"/>
          </w:tcPr>
          <w:p w14:paraId="57F3A78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96DCC9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4E96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F7FC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9848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273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5EF4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C42F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6A5F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E378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829A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6403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E66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FF8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2260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3D5FA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FD18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A8A0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243D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4DCB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81A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6B89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386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2DD9B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440EDA" w14:textId="77777777" w:rsidTr="004654AF">
        <w:tc>
          <w:tcPr>
            <w:tcW w:w="959" w:type="dxa"/>
            <w:shd w:val="clear" w:color="auto" w:fill="auto"/>
            <w:vAlign w:val="center"/>
          </w:tcPr>
          <w:p w14:paraId="6782C98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F7AD00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8BAA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1445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BBE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0A88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193C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DE6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CC23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67E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8BDF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13A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9C09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1871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CA85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7CAC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52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671D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D0AC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4A4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48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31AA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8B1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3A99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3A6EDAC" w14:textId="77777777" w:rsidTr="004654AF">
        <w:tc>
          <w:tcPr>
            <w:tcW w:w="959" w:type="dxa"/>
            <w:shd w:val="clear" w:color="auto" w:fill="auto"/>
            <w:vAlign w:val="center"/>
          </w:tcPr>
          <w:p w14:paraId="6CFA7A5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035325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D893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A972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8B87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CA85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67BB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894F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CAAC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4000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5E21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478A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A701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047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A07F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3CDC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F49E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5E7C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E4E3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DB0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42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21E5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636D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D7F31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F8C3AC" w14:textId="77777777" w:rsidTr="004654AF">
        <w:tc>
          <w:tcPr>
            <w:tcW w:w="959" w:type="dxa"/>
            <w:shd w:val="clear" w:color="auto" w:fill="auto"/>
            <w:vAlign w:val="center"/>
          </w:tcPr>
          <w:p w14:paraId="15F8DC0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71D5AF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36D9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3FC0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B984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157C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5718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61B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B3F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F4CA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FD7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55B7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6B65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149A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6AB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BE012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3FB9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CC30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7DFC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A1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DD1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AA6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4A63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4DA97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CA5311" w14:textId="77777777" w:rsidTr="004654AF">
        <w:tc>
          <w:tcPr>
            <w:tcW w:w="959" w:type="dxa"/>
            <w:shd w:val="clear" w:color="auto" w:fill="auto"/>
            <w:vAlign w:val="center"/>
          </w:tcPr>
          <w:p w14:paraId="12778DC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F87D61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2D7B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D8CE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87D1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77A0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4790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82F9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A2CF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0E64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371F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B4AF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BEE3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2E53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4DE2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3EAC4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5C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21A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DD48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00C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6276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614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DC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6F226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3E7F300" w14:textId="77777777" w:rsidTr="004654AF">
        <w:tc>
          <w:tcPr>
            <w:tcW w:w="959" w:type="dxa"/>
            <w:shd w:val="clear" w:color="auto" w:fill="auto"/>
            <w:vAlign w:val="center"/>
          </w:tcPr>
          <w:p w14:paraId="16E1780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2C6C85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006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9463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C97B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9943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CEE2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CFD8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A87C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BEE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3793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320F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9655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589B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555A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724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9ED6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910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0C1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D82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454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0F3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36A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F5D4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C8EF2AD" w14:textId="77777777" w:rsidTr="004654AF">
        <w:tc>
          <w:tcPr>
            <w:tcW w:w="959" w:type="dxa"/>
            <w:shd w:val="clear" w:color="auto" w:fill="auto"/>
            <w:vAlign w:val="center"/>
          </w:tcPr>
          <w:p w14:paraId="14620F4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0F2080B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Механик Руденко (60), пр. Н-3181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2B46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3388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02C2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FB17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6D249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C4B28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A4BC6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1C1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9C77C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50343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93540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0609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199A6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E90E4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9FC4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53EE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EBDC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7999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0CCE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494D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3572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A76D9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CE9C60D" w14:textId="77777777" w:rsidTr="004654AF">
        <w:tc>
          <w:tcPr>
            <w:tcW w:w="959" w:type="dxa"/>
            <w:shd w:val="clear" w:color="auto" w:fill="auto"/>
            <w:vAlign w:val="center"/>
          </w:tcPr>
          <w:p w14:paraId="1300C93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33177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1839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5175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0718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41ED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3141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B45E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874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6915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711C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71BD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8181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4167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3B02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DBA1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4CE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308A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E85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9B1F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93E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8EF9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733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028EB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C6E45CB" w14:textId="77777777" w:rsidTr="004654AF">
        <w:tc>
          <w:tcPr>
            <w:tcW w:w="959" w:type="dxa"/>
            <w:shd w:val="clear" w:color="auto" w:fill="auto"/>
            <w:vAlign w:val="center"/>
          </w:tcPr>
          <w:p w14:paraId="1F5FA04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294056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9F28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DA69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0443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AA90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6433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2B23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FA5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DAD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2B36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E5E8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20D2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41AD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B53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5345A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7C1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234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0FF4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1DDC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B1BE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E704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A968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B0EA8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D833D5" w14:textId="77777777" w:rsidTr="004654AF">
        <w:tc>
          <w:tcPr>
            <w:tcW w:w="959" w:type="dxa"/>
            <w:shd w:val="clear" w:color="auto" w:fill="auto"/>
            <w:vAlign w:val="center"/>
          </w:tcPr>
          <w:p w14:paraId="6D78529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06310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935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0461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232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6EBC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306C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AF07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C6F5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CA03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FAA8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2BCF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CBA1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092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CB5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2E852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BF0F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B10C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3501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8041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1FE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D8A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FEC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983DD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49CC90" w14:textId="77777777" w:rsidTr="004654AF">
        <w:tc>
          <w:tcPr>
            <w:tcW w:w="959" w:type="dxa"/>
            <w:shd w:val="clear" w:color="auto" w:fill="auto"/>
            <w:vAlign w:val="center"/>
          </w:tcPr>
          <w:p w14:paraId="2B494D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6346F8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A898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F96C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C60C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D79C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8B3C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A28B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D001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E1F9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1C50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5948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3E22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BF3C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933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6DFB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84E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0A7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B44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9769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ACC5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409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9E3A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2C3D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CB5DD4E" w14:textId="77777777" w:rsidTr="004654AF">
        <w:tc>
          <w:tcPr>
            <w:tcW w:w="959" w:type="dxa"/>
            <w:shd w:val="clear" w:color="auto" w:fill="auto"/>
            <w:vAlign w:val="center"/>
          </w:tcPr>
          <w:p w14:paraId="1C3973A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1772A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95B9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F269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C766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C117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A307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6BE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7D43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9753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5BAC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E7B4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0646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B9A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15D8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30F3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13D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CFB5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7F57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575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837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5BC5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B57F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9E9E2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B0A01EF" w14:textId="77777777" w:rsidTr="004654AF">
        <w:tc>
          <w:tcPr>
            <w:tcW w:w="959" w:type="dxa"/>
            <w:shd w:val="clear" w:color="auto" w:fill="auto"/>
            <w:vAlign w:val="center"/>
          </w:tcPr>
          <w:p w14:paraId="37F7A13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1EFED4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6EAF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418C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ADAE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052F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EB90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1AB7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F548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E480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2F15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5279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11ED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D924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5184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4FFC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34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4E2F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F79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3A7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F05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BB8E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4F29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AE840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E5236C7" w14:textId="77777777" w:rsidTr="004654AF">
        <w:tc>
          <w:tcPr>
            <w:tcW w:w="959" w:type="dxa"/>
            <w:shd w:val="clear" w:color="auto" w:fill="auto"/>
            <w:vAlign w:val="center"/>
          </w:tcPr>
          <w:p w14:paraId="49F9206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07.60-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55C6BD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A173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CAFE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9AE6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8ADB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1D47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56FD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3A77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09CA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AD15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11A2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9CB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DD4F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3682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C2AD5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5BBA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0CEA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B36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BEC4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166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4825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E04A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A350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5639CF3" w14:textId="77777777" w:rsidTr="004654AF">
        <w:tc>
          <w:tcPr>
            <w:tcW w:w="959" w:type="dxa"/>
            <w:shd w:val="clear" w:color="auto" w:fill="auto"/>
            <w:vAlign w:val="center"/>
          </w:tcPr>
          <w:p w14:paraId="530C327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5F874E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A926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283E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E6A9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0EF8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4EB4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794C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7B4B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19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6CD4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31B7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5C9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612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BE90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0CCCA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31C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F3AF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9E88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DDB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F2E6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749F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81A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AE52F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64DF47F" w14:textId="77777777" w:rsidTr="004654AF">
        <w:tc>
          <w:tcPr>
            <w:tcW w:w="959" w:type="dxa"/>
            <w:shd w:val="clear" w:color="auto" w:fill="auto"/>
            <w:vAlign w:val="center"/>
          </w:tcPr>
          <w:p w14:paraId="6988F59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42572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156C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EE3A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59D3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083C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1210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09C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4F76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70B4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D03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CE5E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1C2F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59B1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FA93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2F68A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3E4C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FC11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39BC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0B78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217E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EBE1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8BB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7889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1B56768" w14:textId="77777777" w:rsidTr="004654AF">
        <w:tc>
          <w:tcPr>
            <w:tcW w:w="959" w:type="dxa"/>
            <w:shd w:val="clear" w:color="auto" w:fill="auto"/>
            <w:vAlign w:val="center"/>
          </w:tcPr>
          <w:p w14:paraId="57A986E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DA817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AB46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C9EB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6C5E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67B8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173F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EC6C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FA9C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432F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7C08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64C5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FFB9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883D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9CCE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A85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CDE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996A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A01D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070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446F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D7B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19DC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1D00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3893AB6" w14:textId="77777777" w:rsidTr="004654AF">
        <w:tc>
          <w:tcPr>
            <w:tcW w:w="959" w:type="dxa"/>
            <w:shd w:val="clear" w:color="auto" w:fill="auto"/>
            <w:vAlign w:val="center"/>
          </w:tcPr>
          <w:p w14:paraId="374CE90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C93BE9B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Вилюй (61), пр. 1439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0401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C2DF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0A4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3D34C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20AF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CF6DE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C9C3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61D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C98A4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E146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B539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EC69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90A8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9ABAD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3AA8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5AF6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B8BE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7F67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BCEC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DAED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E2F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B22DD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3A75CB9" w14:textId="77777777" w:rsidTr="004654AF">
        <w:tc>
          <w:tcPr>
            <w:tcW w:w="959" w:type="dxa"/>
            <w:shd w:val="clear" w:color="auto" w:fill="auto"/>
            <w:vAlign w:val="center"/>
          </w:tcPr>
          <w:p w14:paraId="229E332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A1D539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1D45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FFA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C220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6A4F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74DB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161A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F694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ADB0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4B94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8210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B6FE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4BBA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33F0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94B5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FFB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81B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AC3F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2010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27AE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6A4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BDB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D6696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7DF7EE1" w14:textId="77777777" w:rsidTr="004654AF">
        <w:tc>
          <w:tcPr>
            <w:tcW w:w="959" w:type="dxa"/>
            <w:shd w:val="clear" w:color="auto" w:fill="auto"/>
            <w:vAlign w:val="center"/>
          </w:tcPr>
          <w:p w14:paraId="269D0B0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1BD2C5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5AD7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15B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27D6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5929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9B55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2F86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49C3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D88F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FC09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10D3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9CAF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0F83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37F0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1AE4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B2DB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AA8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6E8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5B1A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0B1D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7BB6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2ED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44C8D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514A89" w14:textId="77777777" w:rsidTr="004654AF">
        <w:tc>
          <w:tcPr>
            <w:tcW w:w="959" w:type="dxa"/>
            <w:shd w:val="clear" w:color="auto" w:fill="auto"/>
            <w:vAlign w:val="center"/>
          </w:tcPr>
          <w:p w14:paraId="64134A5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316D15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695D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321D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A672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7876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69F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B679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52D6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F67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5992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500E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426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5736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DB59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F465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F8CC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D9DD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074C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B27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5B5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645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9A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EC67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B6C4904" w14:textId="77777777" w:rsidTr="004654AF">
        <w:tc>
          <w:tcPr>
            <w:tcW w:w="959" w:type="dxa"/>
            <w:shd w:val="clear" w:color="auto" w:fill="auto"/>
            <w:vAlign w:val="center"/>
          </w:tcPr>
          <w:p w14:paraId="68A52DB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3D82F1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9406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C1F2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7E9D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65CB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4635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7A9F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4BCC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F3B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A79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E6AC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6B20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B905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04F4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A27D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03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BA0F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F84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30D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6A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DE4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7CA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83E5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3B4CC02" w14:textId="77777777" w:rsidTr="004654AF">
        <w:tc>
          <w:tcPr>
            <w:tcW w:w="959" w:type="dxa"/>
            <w:shd w:val="clear" w:color="auto" w:fill="auto"/>
            <w:vAlign w:val="center"/>
          </w:tcPr>
          <w:p w14:paraId="4439F79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EDD481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2325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6BDB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C69E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BF8C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758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FCD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052D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B6C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9E2C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212D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E67A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E9B1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38C7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554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143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23E9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B99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093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FAE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D50E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A40F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7F958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0442830" w14:textId="77777777" w:rsidTr="004654AF">
        <w:tc>
          <w:tcPr>
            <w:tcW w:w="959" w:type="dxa"/>
            <w:shd w:val="clear" w:color="auto" w:fill="auto"/>
            <w:vAlign w:val="center"/>
          </w:tcPr>
          <w:p w14:paraId="2A03534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C9E8982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Капитан Мизеровский (62), пр. 758АМ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0E1B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D3BAD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58199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7E559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A2BA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1E704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9726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AE0B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2FBC3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8EBB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1AB07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95B88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78517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7EFA0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BD2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F7F1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EF72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1AC0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4F4D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5DA6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BA3B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66986A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7D0AE16" w14:textId="77777777" w:rsidTr="004654AF">
        <w:tc>
          <w:tcPr>
            <w:tcW w:w="959" w:type="dxa"/>
            <w:shd w:val="clear" w:color="auto" w:fill="auto"/>
            <w:vAlign w:val="center"/>
          </w:tcPr>
          <w:p w14:paraId="51C6642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2FCCDD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707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496B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B25C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9914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AFE9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A7C8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D0A2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EDF3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A180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C8ED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42A2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673B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66A0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E17A8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AD1D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4CD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AB7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3900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D875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15F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C1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C35D2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5F0B6594" w14:textId="77777777" w:rsidTr="004654AF">
        <w:tc>
          <w:tcPr>
            <w:tcW w:w="959" w:type="dxa"/>
            <w:shd w:val="clear" w:color="auto" w:fill="auto"/>
            <w:vAlign w:val="center"/>
          </w:tcPr>
          <w:p w14:paraId="3BB32FA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436D85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16DC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1A97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249E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F032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CA34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5CE8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4980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D4E4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3ECB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0182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01DA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2206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5602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EA495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B1D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7DF5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940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F35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7475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C96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1C9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F9696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81BA291" w14:textId="77777777" w:rsidTr="004654AF">
        <w:tc>
          <w:tcPr>
            <w:tcW w:w="959" w:type="dxa"/>
            <w:shd w:val="clear" w:color="auto" w:fill="auto"/>
            <w:vAlign w:val="center"/>
          </w:tcPr>
          <w:p w14:paraId="5344D1E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236784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B0BC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40D3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F1BC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EB06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7693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06C0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22C7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52A0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E8C1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5E33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DC31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7479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648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40EF0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5E6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E397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1DB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B0DB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96A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9DD5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113E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98D98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3A048751" w14:textId="77777777" w:rsidTr="004654AF">
        <w:tc>
          <w:tcPr>
            <w:tcW w:w="959" w:type="dxa"/>
            <w:shd w:val="clear" w:color="auto" w:fill="auto"/>
            <w:vAlign w:val="center"/>
          </w:tcPr>
          <w:p w14:paraId="0738930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6C70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2A37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971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5759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075C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7508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CA3F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05A4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7EE9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D2FD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4576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EDC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C3F7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044C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E67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6DE9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A931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D4A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46C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E602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0CD4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4EE3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E8AB3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5C2A4F4E" w14:textId="77777777" w:rsidTr="004654AF">
        <w:tc>
          <w:tcPr>
            <w:tcW w:w="959" w:type="dxa"/>
            <w:shd w:val="clear" w:color="auto" w:fill="auto"/>
            <w:vAlign w:val="center"/>
          </w:tcPr>
          <w:p w14:paraId="5AC7F6B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5148A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5C73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D535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718E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6223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FC46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2A67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CCF9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825C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243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A3C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237D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9CCF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BE04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B1F4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0861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8C1C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25B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76A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1CE7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E338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D1F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66E9A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3F1F3465" w14:textId="77777777" w:rsidTr="004654AF">
        <w:tc>
          <w:tcPr>
            <w:tcW w:w="959" w:type="dxa"/>
            <w:shd w:val="clear" w:color="auto" w:fill="auto"/>
            <w:vAlign w:val="center"/>
          </w:tcPr>
          <w:p w14:paraId="5E315A9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66E663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535D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2CB5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2EFB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7439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D8F8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B7DC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82D3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FE15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877C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CDF4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284C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04F6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7EEC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C5130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D1A3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7EBD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27D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0FD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F98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7AFB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CD5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D2FD5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7256642" w14:textId="77777777" w:rsidTr="004654AF">
        <w:tc>
          <w:tcPr>
            <w:tcW w:w="959" w:type="dxa"/>
            <w:shd w:val="clear" w:color="auto" w:fill="auto"/>
            <w:vAlign w:val="center"/>
          </w:tcPr>
          <w:p w14:paraId="2B29E1C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0C870E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9F47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9231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89AE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F860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99B6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F793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DB54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4991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5C07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89D6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F8B2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518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1A32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1436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A97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40BA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460C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E4D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5E3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FCB4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ED8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EF139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8D9B9DD" w14:textId="77777777" w:rsidTr="004654AF">
        <w:tc>
          <w:tcPr>
            <w:tcW w:w="959" w:type="dxa"/>
            <w:shd w:val="clear" w:color="auto" w:fill="auto"/>
            <w:vAlign w:val="center"/>
          </w:tcPr>
          <w:p w14:paraId="50D0CBF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52DA25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B9B4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581F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B05A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79F1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21FA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82E5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BD30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038D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6445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CBDA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95E2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19AE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569D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DF232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71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BC40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0532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BD6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2AF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9FA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72B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81DC3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964A618" w14:textId="77777777" w:rsidTr="004654AF">
        <w:tc>
          <w:tcPr>
            <w:tcW w:w="959" w:type="dxa"/>
            <w:shd w:val="clear" w:color="auto" w:fill="auto"/>
            <w:vAlign w:val="center"/>
          </w:tcPr>
          <w:p w14:paraId="43BC0DF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09.62-фл.Подт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0702C1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5888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78C8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BF0C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4882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C53B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8CFD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DAA7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6463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4DD5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0A1E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4D05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E372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AF05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6993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F1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0F8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4FA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19F2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6FB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B26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52D6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AF3E3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74EA5B72" w14:textId="77777777" w:rsidTr="004654AF">
        <w:tc>
          <w:tcPr>
            <w:tcW w:w="959" w:type="dxa"/>
            <w:shd w:val="clear" w:color="auto" w:fill="auto"/>
            <w:vAlign w:val="center"/>
          </w:tcPr>
          <w:p w14:paraId="4544B06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772F1B8D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Механик Маклаков (63), пр. 758Б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40F7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6E0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9C34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9B33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1335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FE715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F34F3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D6259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10C5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E59C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3C3E6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5C98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444C7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DA99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DF82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99CB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1F29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96AF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E6DA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5959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C8D7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3043E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2DBEC954" w14:textId="77777777" w:rsidTr="004654AF">
        <w:tc>
          <w:tcPr>
            <w:tcW w:w="959" w:type="dxa"/>
            <w:shd w:val="clear" w:color="auto" w:fill="auto"/>
            <w:vAlign w:val="center"/>
          </w:tcPr>
          <w:p w14:paraId="5DC312D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FB751D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CCAA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B8F6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D203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E2A1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4E9C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E559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B6C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EFD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DE78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CA10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D48B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06A2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952D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FC33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57F4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508A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DD10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CD43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EED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DA6C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0F6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8595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4702E9E" w14:textId="77777777" w:rsidTr="004654AF">
        <w:tc>
          <w:tcPr>
            <w:tcW w:w="959" w:type="dxa"/>
            <w:shd w:val="clear" w:color="auto" w:fill="auto"/>
            <w:vAlign w:val="center"/>
          </w:tcPr>
          <w:p w14:paraId="0B3E612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20D8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2431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9907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C975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A347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F714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DF5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6640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B7C1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969B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D57C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1B63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C675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8F18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B7B7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06D4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0BA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4A6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7EA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14B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C3EB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202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ED24A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5E7C39" w14:textId="77777777" w:rsidTr="004654AF">
        <w:tc>
          <w:tcPr>
            <w:tcW w:w="959" w:type="dxa"/>
            <w:shd w:val="clear" w:color="auto" w:fill="auto"/>
            <w:vAlign w:val="center"/>
          </w:tcPr>
          <w:p w14:paraId="5EB91EF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EE5D31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DF8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7B83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81D7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2D4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E9A5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6BF8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365C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8283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FD86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15F5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88DA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3019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57F3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016E4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6D0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C2C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C4C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5AF8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ED1F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01F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EB4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515C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FE457E7" w14:textId="77777777" w:rsidTr="004654AF">
        <w:tc>
          <w:tcPr>
            <w:tcW w:w="959" w:type="dxa"/>
            <w:shd w:val="clear" w:color="auto" w:fill="auto"/>
            <w:vAlign w:val="center"/>
          </w:tcPr>
          <w:p w14:paraId="03D062D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C6C743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B294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0379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5450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95F6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1F0A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D1AE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27ED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C99E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C77C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EDB6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6E7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4D3B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FD5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9762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B0EE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AED7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35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BEE9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592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45E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98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5C349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C0DD22D" w14:textId="77777777" w:rsidTr="004654AF">
        <w:tc>
          <w:tcPr>
            <w:tcW w:w="959" w:type="dxa"/>
            <w:shd w:val="clear" w:color="auto" w:fill="auto"/>
            <w:vAlign w:val="center"/>
          </w:tcPr>
          <w:p w14:paraId="660CFE1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7C11D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C557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B5B1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647B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D8BF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346E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9021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6826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9F17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5F07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A04E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00DC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0B6A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FE23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5A87C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64A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55F6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74E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A96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68FD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61C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0EF6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51044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D81CB7" w14:textId="77777777" w:rsidTr="004654AF">
        <w:tc>
          <w:tcPr>
            <w:tcW w:w="959" w:type="dxa"/>
            <w:shd w:val="clear" w:color="auto" w:fill="auto"/>
            <w:vAlign w:val="center"/>
          </w:tcPr>
          <w:p w14:paraId="7944CCD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F72E1F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53B1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D8BC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C8ED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506F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CB0A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564B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8E70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7A4F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4A6F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A719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840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31D8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5A17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3534B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D57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56E2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315C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36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595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9A6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831D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51E70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39D3BA1" w14:textId="77777777" w:rsidTr="004654AF">
        <w:tc>
          <w:tcPr>
            <w:tcW w:w="959" w:type="dxa"/>
            <w:shd w:val="clear" w:color="auto" w:fill="auto"/>
            <w:vAlign w:val="center"/>
          </w:tcPr>
          <w:p w14:paraId="1CD25D5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53A9A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A107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B7CE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771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06D5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2AA7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55B9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C362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A59B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4AFA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8A35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3C5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089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AD4F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D97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6C1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1269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0C5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DC8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4E30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9BD6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10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F44F5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85A8D3E" w14:textId="77777777" w:rsidTr="004654AF">
        <w:tc>
          <w:tcPr>
            <w:tcW w:w="959" w:type="dxa"/>
            <w:shd w:val="clear" w:color="auto" w:fill="auto"/>
            <w:vAlign w:val="center"/>
          </w:tcPr>
          <w:p w14:paraId="7205781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DCD3B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B2C0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8A82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AC3E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D3B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B81B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F1B2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5827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E92F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C01E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6302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5CA7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8E18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5CD4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49EE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C3F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F0FE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35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2BE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C0C6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AA1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C82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F526E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38D653B" w14:textId="77777777" w:rsidTr="004654AF">
        <w:tc>
          <w:tcPr>
            <w:tcW w:w="959" w:type="dxa"/>
            <w:shd w:val="clear" w:color="auto" w:fill="auto"/>
            <w:vAlign w:val="center"/>
          </w:tcPr>
          <w:p w14:paraId="24E960E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836A46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4CF4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566F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117C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F3F8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98FD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4828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3E8E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E5FD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400B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0B59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7997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A2D9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784E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73B5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044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4627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68B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D1EC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6951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C0F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F45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45DF5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9BB08C8" w14:textId="77777777" w:rsidTr="004654AF">
        <w:tc>
          <w:tcPr>
            <w:tcW w:w="959" w:type="dxa"/>
            <w:shd w:val="clear" w:color="auto" w:fill="auto"/>
            <w:vAlign w:val="center"/>
          </w:tcPr>
          <w:p w14:paraId="72716D0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471D67C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Подтесовец (64), пр. 378 (буксирный теплоход)-рейдовый, Садко (65), пр. 378 (буксирный теплоход)-рейдовый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3DF4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9CFB3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35AC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6319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0A46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D2EA1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10565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193F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E98E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0A30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E454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82D5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3DE8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200F4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A4F7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BDCB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362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CFC3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99A7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ACD5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81E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62FFA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3B7C770" w14:textId="77777777" w:rsidTr="004654AF">
        <w:tc>
          <w:tcPr>
            <w:tcW w:w="959" w:type="dxa"/>
            <w:shd w:val="clear" w:color="auto" w:fill="auto"/>
            <w:vAlign w:val="center"/>
          </w:tcPr>
          <w:p w14:paraId="074CA5A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7C4FC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0CBF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2DFF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B7C8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9F38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4ADA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B55A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5DA6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9EE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A9F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15B2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7E4B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327E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2E23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070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4565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C9A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C99A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438D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926C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C2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49B4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0ABA3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9F1726B" w14:textId="77777777" w:rsidTr="004654AF">
        <w:tc>
          <w:tcPr>
            <w:tcW w:w="959" w:type="dxa"/>
            <w:shd w:val="clear" w:color="auto" w:fill="auto"/>
            <w:vAlign w:val="center"/>
          </w:tcPr>
          <w:p w14:paraId="1C6AF6F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01.65А-фл.Подт (01.64А-фл.Подт)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E91556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86D5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A9D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BB8B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FED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9B7D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396E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5C2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981B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63C2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189B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FF62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686E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6C30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69DF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BA73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F744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2FB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8122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5B7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3482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0DF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D36CA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094E514" w14:textId="77777777" w:rsidTr="004654AF">
        <w:tc>
          <w:tcPr>
            <w:tcW w:w="959" w:type="dxa"/>
            <w:shd w:val="clear" w:color="auto" w:fill="auto"/>
            <w:vAlign w:val="center"/>
          </w:tcPr>
          <w:p w14:paraId="5EBF40B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A22C87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71F7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27CA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988E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95D0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6B4D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18E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49F3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050D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E2E2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1838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E4E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1E89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7BE6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43B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5168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2904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9696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78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FDE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38C1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475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D104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59493BEC" w14:textId="77777777" w:rsidTr="004654AF">
        <w:tc>
          <w:tcPr>
            <w:tcW w:w="959" w:type="dxa"/>
            <w:shd w:val="clear" w:color="auto" w:fill="auto"/>
            <w:vAlign w:val="center"/>
          </w:tcPr>
          <w:p w14:paraId="3B24E40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02.65А-фл.Подт (02.64А-фл.Подт)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14D412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CA4A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9D5F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570C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7F5F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8386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C3B2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A6A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855E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7CC2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4AAD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EB54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1C98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178D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8D4F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2A03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E51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E8A0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2F0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14C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5211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6837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C24C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0FCE924D" w14:textId="77777777" w:rsidTr="004654AF">
        <w:tc>
          <w:tcPr>
            <w:tcW w:w="959" w:type="dxa"/>
            <w:shd w:val="clear" w:color="auto" w:fill="auto"/>
            <w:vAlign w:val="center"/>
          </w:tcPr>
          <w:p w14:paraId="698CA15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04.64А-фл.Подт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315F02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A9E8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5A66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128D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D9D3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9931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17EB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BFB9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2A09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AECF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2E3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BA33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5268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8A98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054F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C508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F7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FDAE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6D9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DB3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7ECE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BF8E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CCC2C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F488AB8" w14:textId="77777777" w:rsidTr="004654AF">
        <w:tc>
          <w:tcPr>
            <w:tcW w:w="959" w:type="dxa"/>
            <w:shd w:val="clear" w:color="auto" w:fill="auto"/>
            <w:vAlign w:val="center"/>
          </w:tcPr>
          <w:p w14:paraId="02CF556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04.65А-фл.Подт (04.64А-фл.Подт)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0B806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497C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46D5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7BDB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A127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7548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7CAC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02FC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A56D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6103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D8E7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3296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B5B0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4A83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B2F9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23E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C42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560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702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9685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697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45C2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E3556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7C659E8" w14:textId="77777777" w:rsidTr="004654AF">
        <w:tc>
          <w:tcPr>
            <w:tcW w:w="959" w:type="dxa"/>
            <w:shd w:val="clear" w:color="auto" w:fill="auto"/>
            <w:vAlign w:val="center"/>
          </w:tcPr>
          <w:p w14:paraId="7CFE8BF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C4D25E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Ледоход (66), пр. 378 (буксирный теплоход)-рейдовый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B3E3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E2635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DDBF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7F7C8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E1B0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83881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AC2A8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BE58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9513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D03D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C52D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6773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4B6C8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33657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D7E3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4E25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FBB5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7963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DB54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3FE9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E2F2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97139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325D7F8" w14:textId="77777777" w:rsidTr="004654AF">
        <w:tc>
          <w:tcPr>
            <w:tcW w:w="959" w:type="dxa"/>
            <w:shd w:val="clear" w:color="auto" w:fill="auto"/>
            <w:vAlign w:val="center"/>
          </w:tcPr>
          <w:p w14:paraId="6F740C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1FFF2D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Cменный капитан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1510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3566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ADD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A224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68C1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C3E2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CB89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5BE6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9D6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5215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2215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9614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A289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89AC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B9E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293F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6E32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8EAE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D089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26A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ECC3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0B78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021014E8" w14:textId="77777777" w:rsidTr="004654AF">
        <w:tc>
          <w:tcPr>
            <w:tcW w:w="959" w:type="dxa"/>
            <w:shd w:val="clear" w:color="auto" w:fill="auto"/>
            <w:vAlign w:val="center"/>
          </w:tcPr>
          <w:p w14:paraId="2DDAFED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5703FD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4E40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0677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22A6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6940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D4FB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C05C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B9AF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857B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F1E9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888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E84C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C0C8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DE6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E08C4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61E7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EA7B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994E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61E2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4284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D897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30DE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2D009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4378EC4" w14:textId="77777777" w:rsidTr="004654AF">
        <w:tc>
          <w:tcPr>
            <w:tcW w:w="959" w:type="dxa"/>
            <w:shd w:val="clear" w:color="auto" w:fill="auto"/>
            <w:vAlign w:val="center"/>
          </w:tcPr>
          <w:p w14:paraId="3DFEC0B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04.66-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133A19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CBC9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F52F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3061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2569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47F7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FEB1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F653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DE7D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85A4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1267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2A17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DE68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67BD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D5B5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FEF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7A5B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290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C90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F66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2C95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6BDB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D70D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CA814DD" w14:textId="77777777" w:rsidTr="004654AF">
        <w:tc>
          <w:tcPr>
            <w:tcW w:w="959" w:type="dxa"/>
            <w:shd w:val="clear" w:color="auto" w:fill="auto"/>
            <w:vAlign w:val="center"/>
          </w:tcPr>
          <w:p w14:paraId="326CAD0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E36A563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Портовый-7 (67), пр. Р-479 (ледокол-буксир)-рейдовый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7371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4C8A2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18D2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3430E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966A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B74E3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E3DBA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1A55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A43CE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582A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F758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20DF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20C4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0F17D7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04A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247C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C3AE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162F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3424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5B1E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B54D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75ED8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959D5DD" w14:textId="77777777" w:rsidTr="004654AF">
        <w:tc>
          <w:tcPr>
            <w:tcW w:w="959" w:type="dxa"/>
            <w:shd w:val="clear" w:color="auto" w:fill="auto"/>
            <w:vAlign w:val="center"/>
          </w:tcPr>
          <w:p w14:paraId="47352D5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E1A22C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B4E5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D6B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3589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DAA2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880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CBEA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E3BE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0B56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07D5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A010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A4D7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DD46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DCE0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9B04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1302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609C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426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EEC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647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58A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D36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04A9C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C066473" w14:textId="77777777" w:rsidTr="004654AF">
        <w:tc>
          <w:tcPr>
            <w:tcW w:w="959" w:type="dxa"/>
            <w:shd w:val="clear" w:color="auto" w:fill="auto"/>
            <w:vAlign w:val="center"/>
          </w:tcPr>
          <w:p w14:paraId="266E4E1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0B7654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B659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83EB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F106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8C60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5206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BFC0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3863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3DEF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2276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386E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0499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891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5B7C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FBADF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002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D5B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E30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9F2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C9A3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9DBB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A2B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0DEBD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5CFD2B36" w14:textId="77777777" w:rsidTr="004654AF">
        <w:tc>
          <w:tcPr>
            <w:tcW w:w="959" w:type="dxa"/>
            <w:shd w:val="clear" w:color="auto" w:fill="auto"/>
            <w:vAlign w:val="center"/>
          </w:tcPr>
          <w:p w14:paraId="3C485E6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F5977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4914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9DBD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72E9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6E90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A321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4946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31DB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AFE7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516F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37C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8A79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6B1B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3199E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8E414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2B8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A2D6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FF71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B93D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D22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D218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F3FB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0057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8E2AE8F" w14:textId="77777777" w:rsidTr="004654AF">
        <w:tc>
          <w:tcPr>
            <w:tcW w:w="959" w:type="dxa"/>
            <w:shd w:val="clear" w:color="auto" w:fill="auto"/>
            <w:vAlign w:val="center"/>
          </w:tcPr>
          <w:p w14:paraId="776F8DE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DA3EE9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0449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82CE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4BB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ABBA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218E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5C94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BA2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96E4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D77F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51A3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E8C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5BCE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1413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B2B6B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BA9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7246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0999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5428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E79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7F7C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8D4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8D11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B2E3CF" w14:textId="77777777" w:rsidTr="004654AF">
        <w:tc>
          <w:tcPr>
            <w:tcW w:w="959" w:type="dxa"/>
            <w:shd w:val="clear" w:color="auto" w:fill="auto"/>
            <w:vAlign w:val="center"/>
          </w:tcPr>
          <w:p w14:paraId="0B4F789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2D328F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D7E8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ECE2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BC5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8230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9882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D7D1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89F6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D1A7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0655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0E54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C11A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1998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0481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1EA7B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00E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5B3B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69A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25B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C44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BE3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FFF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8420B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6F4D50A" w14:textId="77777777" w:rsidTr="004654AF">
        <w:tc>
          <w:tcPr>
            <w:tcW w:w="959" w:type="dxa"/>
            <w:shd w:val="clear" w:color="auto" w:fill="auto"/>
            <w:vAlign w:val="center"/>
          </w:tcPr>
          <w:p w14:paraId="41DA53B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FCA735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B6AA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A903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FE3E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A3AD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54EA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C210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FA02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4A0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B3A5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E493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FD98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D193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1311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A480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BE3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AC7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07A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282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5C3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D4D3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C6B6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445DB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3E75A47C" w14:textId="77777777" w:rsidTr="004654AF">
        <w:tc>
          <w:tcPr>
            <w:tcW w:w="959" w:type="dxa"/>
            <w:shd w:val="clear" w:color="auto" w:fill="auto"/>
            <w:vAlign w:val="center"/>
          </w:tcPr>
          <w:p w14:paraId="499D95C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D870500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Техпомощь-5 (68), пр. Р-96 (буксир-толкач, переоборудованный под тех. помощь)-служебно-вспомогательный, рейдовый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D79C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99E4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E3FF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CDA22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6E9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837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615F8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3E45E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B0EC4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9F66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E217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AFA5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E6B72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B14F2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B50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ECF0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D9BB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976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75EC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EF2B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69DA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65F68C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CCA4687" w14:textId="77777777" w:rsidTr="004654AF">
        <w:tc>
          <w:tcPr>
            <w:tcW w:w="959" w:type="dxa"/>
            <w:shd w:val="clear" w:color="auto" w:fill="auto"/>
            <w:vAlign w:val="center"/>
          </w:tcPr>
          <w:p w14:paraId="42340B0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198E20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247E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09C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4FB2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75D1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0491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452E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1B6D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4291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DF06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170D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5B76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E28A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ED06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91D39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4506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20EE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893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208E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F7DF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5EE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DB2C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3686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013ED9E5" w14:textId="77777777" w:rsidTr="004654AF">
        <w:tc>
          <w:tcPr>
            <w:tcW w:w="959" w:type="dxa"/>
            <w:shd w:val="clear" w:color="auto" w:fill="auto"/>
            <w:vAlign w:val="center"/>
          </w:tcPr>
          <w:p w14:paraId="2700A91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F63E7E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C3FE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048B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6175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E93A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6441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3AB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1D9E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5A0F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182D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8CBC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181E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4BDA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0590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773A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0B1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9017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689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4228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1620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49F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8D6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559CD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37592AC3" w14:textId="77777777" w:rsidTr="004654AF">
        <w:tc>
          <w:tcPr>
            <w:tcW w:w="959" w:type="dxa"/>
            <w:shd w:val="clear" w:color="auto" w:fill="auto"/>
            <w:vAlign w:val="center"/>
          </w:tcPr>
          <w:p w14:paraId="6339C7E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AB7057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58B6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5EA0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30B7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EE0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160C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F5B3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EE0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1631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7ED3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87F6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0CA5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3D9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79AF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3491B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B9E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FE31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B1BB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4BF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1DE0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2FE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999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000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4B833F48" w14:textId="77777777" w:rsidTr="004654AF">
        <w:tc>
          <w:tcPr>
            <w:tcW w:w="959" w:type="dxa"/>
            <w:shd w:val="clear" w:color="auto" w:fill="auto"/>
            <w:vAlign w:val="center"/>
          </w:tcPr>
          <w:p w14:paraId="72CA507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7E702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A055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0707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B329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5A1F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805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0983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1211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359C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CF83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F2E9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FE91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224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3FB0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582A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978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4D11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520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BF61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4F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17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BB8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0C047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F17BC49" w14:textId="77777777" w:rsidTr="004654AF">
        <w:tc>
          <w:tcPr>
            <w:tcW w:w="959" w:type="dxa"/>
            <w:shd w:val="clear" w:color="auto" w:fill="auto"/>
            <w:vAlign w:val="center"/>
          </w:tcPr>
          <w:p w14:paraId="051F81D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05.68-фл.Подт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4C45F3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8643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DD78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6811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712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799C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7835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A94C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EDDA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E790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A02A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9D07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3EDE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F797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87348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34B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364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E50C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904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DB5B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36F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F443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BD896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2F1F" w:rsidRPr="00F06873" w14:paraId="1230813B" w14:textId="77777777" w:rsidTr="004654AF">
        <w:tc>
          <w:tcPr>
            <w:tcW w:w="959" w:type="dxa"/>
            <w:shd w:val="clear" w:color="auto" w:fill="auto"/>
            <w:vAlign w:val="center"/>
          </w:tcPr>
          <w:p w14:paraId="4C9F2AE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13D35BD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Виктор Астафьев (69), пр. Р-77 (нефтеналивное), Александр Печеник (70), пр. Р-77 (нефтеналивное)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433D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288CC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2767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3AE8B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A354E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A0B8C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0FED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60AE2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AA57A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631B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A1EF7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0486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5A5BC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244BB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E85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7526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4682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1ADF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FDEE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172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7A6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5C3902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0BF1223" w14:textId="77777777" w:rsidTr="004654AF">
        <w:tc>
          <w:tcPr>
            <w:tcW w:w="959" w:type="dxa"/>
            <w:shd w:val="clear" w:color="auto" w:fill="auto"/>
            <w:vAlign w:val="center"/>
          </w:tcPr>
          <w:p w14:paraId="69DA61D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9E851C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96A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84EA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2DBE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E018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10B1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75E3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AF00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ACB7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F8AA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B76C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C104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DA86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556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96CB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0F38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F981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ED6E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872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3EE8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CBE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AAD2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5A5D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106D841" w14:textId="77777777" w:rsidTr="004654AF">
        <w:tc>
          <w:tcPr>
            <w:tcW w:w="959" w:type="dxa"/>
            <w:shd w:val="clear" w:color="auto" w:fill="auto"/>
            <w:vAlign w:val="center"/>
          </w:tcPr>
          <w:p w14:paraId="1D27A62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01.70А-фл.Подт (01.69А-фл.Подт)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51DED0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1BDF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4B62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FF88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1E45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6F4F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4AC1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E8E6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D5A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2271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69FA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C910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7D80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AF3B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859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D20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E6E6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2C6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E316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4CC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4AFC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AF0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BB95B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86FAA94" w14:textId="77777777" w:rsidTr="004654AF">
        <w:tc>
          <w:tcPr>
            <w:tcW w:w="959" w:type="dxa"/>
            <w:shd w:val="clear" w:color="auto" w:fill="auto"/>
            <w:vAlign w:val="center"/>
          </w:tcPr>
          <w:p w14:paraId="4EA2F66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CD4920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F22B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7A85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529B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1728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7F16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A1A1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C18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20F9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147D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153D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D385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A5C9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20E4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3D963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50F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F5FD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01E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4AFF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3D3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1F78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FEB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AF8DE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62BFEC3" w14:textId="77777777" w:rsidTr="004654AF">
        <w:tc>
          <w:tcPr>
            <w:tcW w:w="959" w:type="dxa"/>
            <w:shd w:val="clear" w:color="auto" w:fill="auto"/>
            <w:vAlign w:val="center"/>
          </w:tcPr>
          <w:p w14:paraId="7EEFC7E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02.70А-фл.Подт (02.69А-</w:t>
            </w:r>
            <w:r>
              <w:rPr>
                <w:sz w:val="18"/>
                <w:szCs w:val="18"/>
              </w:rPr>
              <w:lastRenderedPageBreak/>
              <w:t>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FD3F3F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42C3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45EE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E853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DDBA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563C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5045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9271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211B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25E2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FEF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2034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9BB9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2357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5E8D8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468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19B5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0D9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73EE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05D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3096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B34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A205A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4909056" w14:textId="77777777" w:rsidTr="004654AF">
        <w:tc>
          <w:tcPr>
            <w:tcW w:w="959" w:type="dxa"/>
            <w:shd w:val="clear" w:color="auto" w:fill="auto"/>
            <w:vAlign w:val="center"/>
          </w:tcPr>
          <w:p w14:paraId="10D96EB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078F6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A61F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086C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3768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C050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D32A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19D6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38F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687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E6F3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0604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DAE1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0608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925E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5314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03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A241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C5A0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B72A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7C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6B04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A62B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DB49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214B589" w14:textId="77777777" w:rsidTr="004654AF">
        <w:tc>
          <w:tcPr>
            <w:tcW w:w="959" w:type="dxa"/>
            <w:shd w:val="clear" w:color="auto" w:fill="auto"/>
            <w:vAlign w:val="center"/>
          </w:tcPr>
          <w:p w14:paraId="28FE12E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03.70А-фл.Подт (03.69А-фл.Подт)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628E63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1496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EB54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220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97E0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7EEB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176B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75BA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8E7D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5EB5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763D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141A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52B9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9998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692A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A2C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D98C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CD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62EF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25F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23E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3E3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B1AE6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8121F08" w14:textId="77777777" w:rsidTr="004654AF">
        <w:tc>
          <w:tcPr>
            <w:tcW w:w="959" w:type="dxa"/>
            <w:shd w:val="clear" w:color="auto" w:fill="auto"/>
            <w:vAlign w:val="center"/>
          </w:tcPr>
          <w:p w14:paraId="1F85470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028D9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FDCC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8B75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1781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D36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CEF7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EE04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3F77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D272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747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D910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4D26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B96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520D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FEDCE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070A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35AC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7DD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6BD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D23E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BCBC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152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FE179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959BC4C" w14:textId="77777777" w:rsidTr="004654AF">
        <w:tc>
          <w:tcPr>
            <w:tcW w:w="959" w:type="dxa"/>
            <w:shd w:val="clear" w:color="auto" w:fill="auto"/>
            <w:vAlign w:val="center"/>
          </w:tcPr>
          <w:p w14:paraId="3A3D1EE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04.70А-фл.Подт (04.69А-фл.Подт)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5D6F86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037C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BDB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33BE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0EA5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FC9D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273F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B0CF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0FE6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1C9D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67C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9680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BC15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8F87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E44EE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D09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C1A6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2056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08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1C7F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545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330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B66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08C4359" w14:textId="77777777" w:rsidTr="004654AF">
        <w:tc>
          <w:tcPr>
            <w:tcW w:w="959" w:type="dxa"/>
            <w:shd w:val="clear" w:color="auto" w:fill="auto"/>
            <w:vAlign w:val="center"/>
          </w:tcPr>
          <w:p w14:paraId="0299A55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B68226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FD1E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82CF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5288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5B5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4F8F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313E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3E13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882F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A256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D02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8C59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6393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0D10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D2D6A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34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1B48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91E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CC3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D4F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BC0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6E6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ED806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65914AA" w14:textId="77777777" w:rsidTr="004654AF">
        <w:tc>
          <w:tcPr>
            <w:tcW w:w="959" w:type="dxa"/>
            <w:shd w:val="clear" w:color="auto" w:fill="auto"/>
            <w:vAlign w:val="center"/>
          </w:tcPr>
          <w:p w14:paraId="700078D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05.70А-фл.Подт (05.69А-фл.Подт)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D296D5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5529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2148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EB1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05CD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B855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AC80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CA84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396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BD40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5FE1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5F14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A57C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9617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0EB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834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F1BF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43DE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CE3B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86C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64A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D5E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57C23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1EBAE74" w14:textId="77777777" w:rsidTr="004654AF">
        <w:tc>
          <w:tcPr>
            <w:tcW w:w="959" w:type="dxa"/>
            <w:shd w:val="clear" w:color="auto" w:fill="auto"/>
            <w:vAlign w:val="center"/>
          </w:tcPr>
          <w:p w14:paraId="527ABC6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999FAE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3B61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076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1E54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90AB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0E37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80FD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8A4C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9B2B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DD02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B7F0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8E92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861F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8065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FC2D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A552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6331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60F2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013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3D6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361B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C0C1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8DD03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C84B35D" w14:textId="77777777" w:rsidTr="004654AF">
        <w:tc>
          <w:tcPr>
            <w:tcW w:w="959" w:type="dxa"/>
            <w:shd w:val="clear" w:color="auto" w:fill="auto"/>
            <w:vAlign w:val="center"/>
          </w:tcPr>
          <w:p w14:paraId="6990637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06.70А-фл.Подт (06.69А-фл.Подт)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43D4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4D1B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17C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1A2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E51A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3A5B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DB5A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377D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DE5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0917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E80C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33B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0D25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60AA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174E3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AB3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0E6D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6E2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E4B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C11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5D7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BF4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2236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F7F6FC" w14:textId="77777777" w:rsidTr="004654AF">
        <w:tc>
          <w:tcPr>
            <w:tcW w:w="959" w:type="dxa"/>
            <w:shd w:val="clear" w:color="auto" w:fill="auto"/>
            <w:vAlign w:val="center"/>
          </w:tcPr>
          <w:p w14:paraId="19E1C2E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4FF53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31C8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E5F9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A60C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45C5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AD0B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A30D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4DB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0107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951C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6CF9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A940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0D3B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B17D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1D72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623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6B7C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A608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BC2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83BB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BF9E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B81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E5D3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53AE2B8" w14:textId="77777777" w:rsidTr="004654AF">
        <w:tc>
          <w:tcPr>
            <w:tcW w:w="959" w:type="dxa"/>
            <w:shd w:val="clear" w:color="auto" w:fill="auto"/>
            <w:vAlign w:val="center"/>
          </w:tcPr>
          <w:p w14:paraId="03CB03C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07.70А-фл.Подт (07.69А-фл.Подт)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E5CC82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7758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8593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6E9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EAA9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6916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8600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DDEF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2851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C250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88E5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CD75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225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9650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8B47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D9F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2ABC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A6A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521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536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2F4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E123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0A10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C40FF3A" w14:textId="77777777" w:rsidTr="004654AF">
        <w:tc>
          <w:tcPr>
            <w:tcW w:w="959" w:type="dxa"/>
            <w:shd w:val="clear" w:color="auto" w:fill="auto"/>
            <w:vAlign w:val="center"/>
          </w:tcPr>
          <w:p w14:paraId="6F18B61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0F476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3254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D2C5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E59F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12E8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815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2C11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BB16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6145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C6A0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0075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B9CC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DA15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7739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D362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8CA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1D5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B76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C08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04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A204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A5D8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7B96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C5C5DB" w14:textId="77777777" w:rsidTr="004654AF">
        <w:tc>
          <w:tcPr>
            <w:tcW w:w="959" w:type="dxa"/>
            <w:shd w:val="clear" w:color="auto" w:fill="auto"/>
            <w:vAlign w:val="center"/>
          </w:tcPr>
          <w:p w14:paraId="148C415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08.70А-фл.Подт (08.69А-фл.Подт)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B293F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E37F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9521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310D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EEF1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A8C1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204C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12D3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3C96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5750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A86A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1362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C018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88DF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605C6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AF25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2C97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B50D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557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5CBD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DDB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EDC1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93574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F196E54" w14:textId="77777777" w:rsidTr="004654AF">
        <w:tc>
          <w:tcPr>
            <w:tcW w:w="959" w:type="dxa"/>
            <w:shd w:val="clear" w:color="auto" w:fill="auto"/>
            <w:vAlign w:val="center"/>
          </w:tcPr>
          <w:p w14:paraId="6844319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2FF95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7DB6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D6FC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9D82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B124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E1B7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5B56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1F8D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8B5E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A2D1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5702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0429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B20A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5AF6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8A202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55E5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035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5448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60F4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A82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2DD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74E6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A96F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8D7799D" w14:textId="77777777" w:rsidTr="004654AF">
        <w:tc>
          <w:tcPr>
            <w:tcW w:w="959" w:type="dxa"/>
            <w:shd w:val="clear" w:color="auto" w:fill="auto"/>
            <w:vAlign w:val="center"/>
          </w:tcPr>
          <w:p w14:paraId="4DAA537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09.70А-фл.Подт (09.69А-фл.Подт)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51235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C4DC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5A60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2C7B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77AE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7AD0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926F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C2B6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E40F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2C09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79A3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8438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6757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86C2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EE7C6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A8EB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56F6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37D8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7AC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4FE0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67E3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9980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5EAB9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CDAA09" w14:textId="77777777" w:rsidTr="004654AF">
        <w:tc>
          <w:tcPr>
            <w:tcW w:w="959" w:type="dxa"/>
            <w:shd w:val="clear" w:color="auto" w:fill="auto"/>
            <w:vAlign w:val="center"/>
          </w:tcPr>
          <w:p w14:paraId="3D6143A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10.69А-фл.Подт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6DC37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F0D6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5AC7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AC1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B77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C805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8B34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68A5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9F2B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55A7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FCEC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0EBB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475C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BDEA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7EA29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56C9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6DD5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96B9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47A0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E896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837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F16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63066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573D7E8" w14:textId="77777777" w:rsidTr="004654AF">
        <w:tc>
          <w:tcPr>
            <w:tcW w:w="959" w:type="dxa"/>
            <w:shd w:val="clear" w:color="auto" w:fill="auto"/>
            <w:vAlign w:val="center"/>
          </w:tcPr>
          <w:p w14:paraId="4201109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10.70А-фл.Подт (10.69А-фл.Подт)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DE6F56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6079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2ADF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CF6E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E15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62F0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ADA7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F69B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B154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00F0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0EB8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C2FF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BEA1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43FC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448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B3E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5D5D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C751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9DDB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04C7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CC0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1AAB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A212A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FE753E2" w14:textId="77777777" w:rsidTr="004654AF">
        <w:tc>
          <w:tcPr>
            <w:tcW w:w="959" w:type="dxa"/>
            <w:shd w:val="clear" w:color="auto" w:fill="auto"/>
            <w:vAlign w:val="center"/>
          </w:tcPr>
          <w:p w14:paraId="782ECC8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6692A9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Федор Наянов (71), пр. 576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93AA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B08E9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EDD9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2AB8A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E2C5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BB0AE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42AAF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91A9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31D94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D73E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C7B32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54F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D470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6FEAF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AE70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1DF0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D8C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1CF0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1B0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EF5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6C41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8181B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4B81FA59" w14:textId="77777777" w:rsidTr="004654AF">
        <w:tc>
          <w:tcPr>
            <w:tcW w:w="959" w:type="dxa"/>
            <w:shd w:val="clear" w:color="auto" w:fill="auto"/>
            <w:vAlign w:val="center"/>
          </w:tcPr>
          <w:p w14:paraId="1889F1C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F0C14E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8B17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0D55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87D2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9872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602A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590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A580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4F0F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15B6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F7B7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3FAC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D379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EDBF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7CDCE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CEC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A766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036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086B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DC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0012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D8DE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2CB47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BAFC8E8" w14:textId="77777777" w:rsidTr="004654AF">
        <w:tc>
          <w:tcPr>
            <w:tcW w:w="959" w:type="dxa"/>
            <w:shd w:val="clear" w:color="auto" w:fill="auto"/>
            <w:vAlign w:val="center"/>
          </w:tcPr>
          <w:p w14:paraId="546DF8C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9EEEAD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B381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7779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7ECD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ADA2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3E3B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758F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0D1B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E4C6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9F33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82C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83EA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CED3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9C66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318DC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E2B4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40A1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582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35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F85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A57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D4AA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9981D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563894C" w14:textId="77777777" w:rsidTr="004654AF">
        <w:tc>
          <w:tcPr>
            <w:tcW w:w="959" w:type="dxa"/>
            <w:shd w:val="clear" w:color="auto" w:fill="auto"/>
            <w:vAlign w:val="center"/>
          </w:tcPr>
          <w:p w14:paraId="61BB423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E86BA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76FB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AA87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2347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870C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FA09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415E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E458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2188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6EDE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5BCA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7EA6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C0D3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70DD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DB29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D158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3909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2333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71D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B879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2BAF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F8B9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DE716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2163B8F" w14:textId="77777777" w:rsidTr="004654AF">
        <w:tc>
          <w:tcPr>
            <w:tcW w:w="959" w:type="dxa"/>
            <w:shd w:val="clear" w:color="auto" w:fill="auto"/>
            <w:vAlign w:val="center"/>
          </w:tcPr>
          <w:p w14:paraId="169710F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736E5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5D9E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A7E7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5CC9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9E61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0853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75E8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757B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10C3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17E8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33A6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882C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2AE7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F545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569F1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62DE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119D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C6A3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5F5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27A1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553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4BFC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6338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27A2A6D" w14:textId="77777777" w:rsidTr="004654AF">
        <w:tc>
          <w:tcPr>
            <w:tcW w:w="959" w:type="dxa"/>
            <w:shd w:val="clear" w:color="auto" w:fill="auto"/>
            <w:vAlign w:val="center"/>
          </w:tcPr>
          <w:p w14:paraId="69F7BC68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003CB5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9D39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AB1C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7AE8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2E1F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8E4D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450B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C6E6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79BD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5AEC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307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9EA2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F66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6480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59411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73A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FA9F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B939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DE8C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B972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488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9D7C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7CB04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90C53B3" w14:textId="77777777" w:rsidTr="004654AF">
        <w:tc>
          <w:tcPr>
            <w:tcW w:w="959" w:type="dxa"/>
            <w:shd w:val="clear" w:color="auto" w:fill="auto"/>
            <w:vAlign w:val="center"/>
          </w:tcPr>
          <w:p w14:paraId="03BA80F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4F1AC9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76ED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75CC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3D20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1553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303B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799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EF76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9A8D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3B77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9CC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0462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32F2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8662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088D2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E06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7EF9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414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0FEC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BC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CF8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86CC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67F4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BECFE68" w14:textId="77777777" w:rsidTr="004654AF">
        <w:tc>
          <w:tcPr>
            <w:tcW w:w="959" w:type="dxa"/>
            <w:shd w:val="clear" w:color="auto" w:fill="auto"/>
            <w:vAlign w:val="center"/>
          </w:tcPr>
          <w:p w14:paraId="78F3D41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D1C5CE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2609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579F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8B88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2113A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C30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E75A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7FC4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A5AA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87DB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048C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9CD9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5197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4082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CCEE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2EF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D6A7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6AA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560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A88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C392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CBAE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CF707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0D1E833" w14:textId="77777777" w:rsidTr="004654AF">
        <w:tc>
          <w:tcPr>
            <w:tcW w:w="959" w:type="dxa"/>
            <w:shd w:val="clear" w:color="auto" w:fill="auto"/>
            <w:vAlign w:val="center"/>
          </w:tcPr>
          <w:p w14:paraId="4DE8E83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B20AF4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F17D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6E4C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79CC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AFC9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D4C3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5346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C7EE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19D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1E5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2297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0B5C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E9F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93F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8E49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A1D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72AB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1ECC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A37E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A56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E40E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823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8041C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B91AF66" w14:textId="77777777" w:rsidTr="004654AF">
        <w:tc>
          <w:tcPr>
            <w:tcW w:w="959" w:type="dxa"/>
            <w:shd w:val="clear" w:color="auto" w:fill="auto"/>
            <w:vAlign w:val="center"/>
          </w:tcPr>
          <w:p w14:paraId="2FC5AC7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75429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8794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5925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F7FD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CF34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1A11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30BD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EB3F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EFA4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7695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4931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EFD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C361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8C2C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94E0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2F2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A484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B2D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D2B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9D57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2F02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695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B1479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905C348" w14:textId="77777777" w:rsidTr="004654AF">
        <w:tc>
          <w:tcPr>
            <w:tcW w:w="959" w:type="dxa"/>
            <w:shd w:val="clear" w:color="auto" w:fill="auto"/>
            <w:vAlign w:val="center"/>
          </w:tcPr>
          <w:p w14:paraId="7F02B4B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5DAE5E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B3D0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556D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594F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4CF7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CF87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9C92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A2FD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DBAC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C68AE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FB96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CD8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0DDD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EDE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528D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226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5EB1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BE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233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0E7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08DF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947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C5B6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9429BD5" w14:textId="77777777" w:rsidTr="004654AF">
        <w:tc>
          <w:tcPr>
            <w:tcW w:w="959" w:type="dxa"/>
            <w:shd w:val="clear" w:color="auto" w:fill="auto"/>
            <w:vAlign w:val="center"/>
          </w:tcPr>
          <w:p w14:paraId="4D21906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12.71-фл.Подт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BAE755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D7AE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5A74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36E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3ED6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B0E7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A725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5000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423B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E43A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98EF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39EC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3AB4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35BB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A5FCC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3215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6976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FCD2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E0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1E8C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959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B17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1223B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607F2C8" w14:textId="77777777" w:rsidTr="004654AF">
        <w:tc>
          <w:tcPr>
            <w:tcW w:w="959" w:type="dxa"/>
            <w:shd w:val="clear" w:color="auto" w:fill="auto"/>
            <w:vAlign w:val="center"/>
          </w:tcPr>
          <w:p w14:paraId="5B60FB1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28E855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Весьегонск (72),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9E33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296C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3E83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9533F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AC0D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A0E3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F36EC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1D4B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3F06B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5FC5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A15AC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897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127EC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3B40B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2ED7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1AF6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826E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E08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ED0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C7F4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06F3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3C2DF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9F2E556" w14:textId="77777777" w:rsidTr="004654AF">
        <w:tc>
          <w:tcPr>
            <w:tcW w:w="959" w:type="dxa"/>
            <w:shd w:val="clear" w:color="auto" w:fill="auto"/>
            <w:vAlign w:val="center"/>
          </w:tcPr>
          <w:p w14:paraId="79F9971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726C65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93E8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40AC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33C8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8D0A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D33B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90DE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B38E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64A2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BC53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DF1B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4172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C3C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20D2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62BD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F024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AF6A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25A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86FF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199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8AC5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B53D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B03C0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8A65D8" w14:textId="77777777" w:rsidTr="004654AF">
        <w:tc>
          <w:tcPr>
            <w:tcW w:w="959" w:type="dxa"/>
            <w:shd w:val="clear" w:color="auto" w:fill="auto"/>
            <w:vAlign w:val="center"/>
          </w:tcPr>
          <w:p w14:paraId="3654F3C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418E3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DB6C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CD19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57F0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BEF1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36FD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BB17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8ADA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69B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B7FC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6DF2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F819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E9C3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002F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2540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2745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9DC2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10E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F4E0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6E3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194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9B2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8727F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5E4620C" w14:textId="77777777" w:rsidTr="004654AF">
        <w:tc>
          <w:tcPr>
            <w:tcW w:w="959" w:type="dxa"/>
            <w:shd w:val="clear" w:color="auto" w:fill="auto"/>
            <w:vAlign w:val="center"/>
          </w:tcPr>
          <w:p w14:paraId="7771E42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49F64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7A84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3AC4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7EE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953E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970D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F459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10AF7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BAB8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3FE1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BF1A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62D2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2407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4F8F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B4A44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903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35F2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9CF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B2A1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D2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2AEB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8732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9B1D2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71B873A" w14:textId="77777777" w:rsidTr="004654AF">
        <w:tc>
          <w:tcPr>
            <w:tcW w:w="959" w:type="dxa"/>
            <w:shd w:val="clear" w:color="auto" w:fill="auto"/>
            <w:vAlign w:val="center"/>
          </w:tcPr>
          <w:p w14:paraId="1592240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27CE6D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B015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2388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32EA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5E93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4C63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7F9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CBB8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704D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76C31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BDB3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9534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09C3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98D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B1B7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C9B8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C693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16DC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0358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45D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22B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DEBE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643EE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4C8BC46" w14:textId="77777777" w:rsidTr="004654AF">
        <w:tc>
          <w:tcPr>
            <w:tcW w:w="959" w:type="dxa"/>
            <w:shd w:val="clear" w:color="auto" w:fill="auto"/>
            <w:vAlign w:val="center"/>
          </w:tcPr>
          <w:p w14:paraId="361F8D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373AC9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B076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C739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EE0B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326C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7EB9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B18E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B1C6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29A8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3C87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2BF1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E9DA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7C3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ED98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A0130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B67C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CF3D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747F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6AE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FD5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AF0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F3E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1DB4A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04F8709" w14:textId="77777777" w:rsidTr="004654AF">
        <w:tc>
          <w:tcPr>
            <w:tcW w:w="959" w:type="dxa"/>
            <w:shd w:val="clear" w:color="auto" w:fill="auto"/>
            <w:vAlign w:val="center"/>
          </w:tcPr>
          <w:p w14:paraId="33EB9F3A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1483DB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74D1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8C65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21DD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2EA4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77C8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48D1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9D05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E1B3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A247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94D7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2463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06D4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2015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DD9F7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74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D97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522D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B60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44B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AE7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DC7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120BF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BFCDA60" w14:textId="77777777" w:rsidTr="004654AF">
        <w:tc>
          <w:tcPr>
            <w:tcW w:w="959" w:type="dxa"/>
            <w:shd w:val="clear" w:color="auto" w:fill="auto"/>
            <w:vAlign w:val="center"/>
          </w:tcPr>
          <w:p w14:paraId="75FC282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59D4FB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08CA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5F66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F032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C7C1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5BA2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87AC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F81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7CC5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ABA2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7B5C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87DF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98FD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4A4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282A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F465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E674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246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3A95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8838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E232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C5EC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7081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9CA9C5F" w14:textId="77777777" w:rsidTr="004654AF">
        <w:tc>
          <w:tcPr>
            <w:tcW w:w="959" w:type="dxa"/>
            <w:shd w:val="clear" w:color="auto" w:fill="auto"/>
            <w:vAlign w:val="center"/>
          </w:tcPr>
          <w:p w14:paraId="4E525E8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901501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6A3D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B9B1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D69B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1464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6566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2993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16BC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5C25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20FE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C8E2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9621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8115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1254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516F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431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5A11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668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F3D2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EE26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566C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BEC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5F101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F2F869D" w14:textId="77777777" w:rsidTr="004654AF">
        <w:tc>
          <w:tcPr>
            <w:tcW w:w="959" w:type="dxa"/>
            <w:shd w:val="clear" w:color="auto" w:fill="auto"/>
            <w:vAlign w:val="center"/>
          </w:tcPr>
          <w:p w14:paraId="0CDD95F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BD014E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BFB8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0CDF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E025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144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29C7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E0C2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815A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7971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074A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CF72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62A2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FD8D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2795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59B14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86B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BB7F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0B3B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514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281A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8D5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A30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4B2EC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2FB6E7C" w14:textId="77777777" w:rsidTr="004654AF">
        <w:tc>
          <w:tcPr>
            <w:tcW w:w="959" w:type="dxa"/>
            <w:shd w:val="clear" w:color="auto" w:fill="auto"/>
            <w:vAlign w:val="center"/>
          </w:tcPr>
          <w:p w14:paraId="1D4C0AF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18.72-фл.Подт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4DFFC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5A18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683B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BCD4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2CA3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8253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DBC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BAC2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B1E6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EC3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78D5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9EE4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A62D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2AB7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8D516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DF58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4C4A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E70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BD37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61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925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264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26620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674ADAE" w14:textId="77777777" w:rsidTr="004654AF">
        <w:tc>
          <w:tcPr>
            <w:tcW w:w="959" w:type="dxa"/>
            <w:shd w:val="clear" w:color="auto" w:fill="auto"/>
            <w:vAlign w:val="center"/>
          </w:tcPr>
          <w:p w14:paraId="52CA336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223FF7E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Солнечногорск (75),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0D5A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D4CC6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5CC1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27790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FEEC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1C2AF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4DE4C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2E35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AD0AC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856B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383F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7C6A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81405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31EE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A9B8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254C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551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6AA2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E9B0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3210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BD78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5D20E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A75C356" w14:textId="77777777" w:rsidTr="004654AF">
        <w:tc>
          <w:tcPr>
            <w:tcW w:w="959" w:type="dxa"/>
            <w:shd w:val="clear" w:color="auto" w:fill="auto"/>
            <w:vAlign w:val="center"/>
          </w:tcPr>
          <w:p w14:paraId="3537ADB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40F7C6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2537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D36F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7ACF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72EA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98F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3AE7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CE8E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362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09DE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9FFD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DFA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9717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6FB3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3D54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E37F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9C26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09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6F81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C52F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D79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A10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15A90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2FFDB8A" w14:textId="77777777" w:rsidTr="004654AF">
        <w:tc>
          <w:tcPr>
            <w:tcW w:w="959" w:type="dxa"/>
            <w:shd w:val="clear" w:color="auto" w:fill="auto"/>
            <w:vAlign w:val="center"/>
          </w:tcPr>
          <w:p w14:paraId="52D396C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A4C36A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D936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009CF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62F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A2E1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A193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B21F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69EE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E9DC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AB7A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93A8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B5F0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C62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12B4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9837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28F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8BE8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5C81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DB6B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BDDF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6F8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E9ED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415F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7C805F" w14:textId="77777777" w:rsidTr="004654AF">
        <w:tc>
          <w:tcPr>
            <w:tcW w:w="959" w:type="dxa"/>
            <w:shd w:val="clear" w:color="auto" w:fill="auto"/>
            <w:vAlign w:val="center"/>
          </w:tcPr>
          <w:p w14:paraId="0C9634B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9714CC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9BA1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A197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2EFC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8EAB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4934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67C0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3F32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83FD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99735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EA16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7807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D74F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11A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054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22E7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623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9E3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B18A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247B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AC88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EC85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C415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EC51709" w14:textId="77777777" w:rsidTr="004654AF">
        <w:tc>
          <w:tcPr>
            <w:tcW w:w="959" w:type="dxa"/>
            <w:shd w:val="clear" w:color="auto" w:fill="auto"/>
            <w:vAlign w:val="center"/>
          </w:tcPr>
          <w:p w14:paraId="6D55796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3203E4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0261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6C8D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6D9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6F78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7856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8B58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DE0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BCCC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EDD9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B0AE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2BA4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6041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BD7A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70236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00EE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C1A9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8DF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01FD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60E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290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B5E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7FF4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5D5DACD" w14:textId="77777777" w:rsidTr="004654AF">
        <w:tc>
          <w:tcPr>
            <w:tcW w:w="959" w:type="dxa"/>
            <w:shd w:val="clear" w:color="auto" w:fill="auto"/>
            <w:vAlign w:val="center"/>
          </w:tcPr>
          <w:p w14:paraId="4A11A2F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1A4B5E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E2CA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7DFA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0078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0DBC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1553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414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9A4F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FB24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AAA3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5B20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E79E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A940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1024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75F36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76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9A23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AE9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973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CD42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8810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F79F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4C1B1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EF0CAFA" w14:textId="77777777" w:rsidTr="004654AF">
        <w:tc>
          <w:tcPr>
            <w:tcW w:w="959" w:type="dxa"/>
            <w:shd w:val="clear" w:color="auto" w:fill="auto"/>
            <w:vAlign w:val="center"/>
          </w:tcPr>
          <w:p w14:paraId="6837C48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E7BA25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0FFD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7781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BA4A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BA3B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9474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49D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EDD6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3865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69881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BC83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13D7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3342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9492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BE34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080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9FAF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2643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E800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57C0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C1D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7772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3632E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F06ABEE" w14:textId="77777777" w:rsidTr="004654AF">
        <w:tc>
          <w:tcPr>
            <w:tcW w:w="959" w:type="dxa"/>
            <w:shd w:val="clear" w:color="auto" w:fill="auto"/>
            <w:vAlign w:val="center"/>
          </w:tcPr>
          <w:p w14:paraId="46A787E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41478E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6F68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1BDD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FEC9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973B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E132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5D54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84F6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EC1F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6E65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3F38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59DA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1A92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78CF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9CFBC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8639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5E7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C40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7802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03D8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8C6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02B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98B45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A07C25D" w14:textId="77777777" w:rsidTr="004654AF">
        <w:tc>
          <w:tcPr>
            <w:tcW w:w="959" w:type="dxa"/>
            <w:shd w:val="clear" w:color="auto" w:fill="auto"/>
            <w:vAlign w:val="center"/>
          </w:tcPr>
          <w:p w14:paraId="0DFE959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ABD8A4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6FEB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A43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1766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CEAF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23CE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C567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421B0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831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3ED5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A012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FDF1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3324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FB4F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12CA6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099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48BB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3F34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D010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1385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C16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266C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E19AC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C449CB" w14:textId="77777777" w:rsidTr="004654AF">
        <w:tc>
          <w:tcPr>
            <w:tcW w:w="959" w:type="dxa"/>
            <w:shd w:val="clear" w:color="auto" w:fill="auto"/>
            <w:vAlign w:val="center"/>
          </w:tcPr>
          <w:p w14:paraId="76B84DF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793D0F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C3DA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9EC9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ACFD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7C21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133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5F50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B02C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A053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A2B6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306F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38A8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A10A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0F3D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1B28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2F1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013C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2F1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81C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8970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B850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0149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B6F88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8BCFF58" w14:textId="77777777" w:rsidTr="004654AF">
        <w:tc>
          <w:tcPr>
            <w:tcW w:w="959" w:type="dxa"/>
            <w:shd w:val="clear" w:color="auto" w:fill="auto"/>
            <w:vAlign w:val="center"/>
          </w:tcPr>
          <w:p w14:paraId="354FEB7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609958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BAB0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0DBD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2500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9314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7BA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0B1F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BB27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F4C0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7EFF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09C1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4A5F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443C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D667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73AFA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B023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5E39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9E7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2CF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9E1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DF28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290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43B0F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B97266B" w14:textId="77777777" w:rsidTr="004654AF">
        <w:tc>
          <w:tcPr>
            <w:tcW w:w="959" w:type="dxa"/>
            <w:shd w:val="clear" w:color="auto" w:fill="auto"/>
            <w:vAlign w:val="center"/>
          </w:tcPr>
          <w:p w14:paraId="059CD7D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D1048B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Александр Четвериков (76), пр. 21-88 (сухогрузный)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C25B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F3D91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13E2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ECD0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003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FD8B5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7B407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09007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08EB2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6F1A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A5A5B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67DA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646CE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572AF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C7F6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53C5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B989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DC36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3257F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656C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091F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44FCA6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500F7446" w14:textId="77777777" w:rsidTr="004654AF">
        <w:tc>
          <w:tcPr>
            <w:tcW w:w="959" w:type="dxa"/>
            <w:shd w:val="clear" w:color="auto" w:fill="auto"/>
            <w:vAlign w:val="center"/>
          </w:tcPr>
          <w:p w14:paraId="60A98F9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F680F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BDD6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CB65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02F4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5EC7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25DE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C442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41E2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9AE9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0417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F508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6106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3055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570E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1CB9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82D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8005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D53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2E6D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1B82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7EB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BD1F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06224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6F773AE" w14:textId="77777777" w:rsidTr="004654AF">
        <w:tc>
          <w:tcPr>
            <w:tcW w:w="959" w:type="dxa"/>
            <w:shd w:val="clear" w:color="auto" w:fill="auto"/>
            <w:vAlign w:val="center"/>
          </w:tcPr>
          <w:p w14:paraId="7BEC8D2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CF0E73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E30A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09B7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C957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1D19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57C8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B1E4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9695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DF8C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1820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A882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9D8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CD5F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E19E5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C84E3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CE2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508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5E4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22E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DD1F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002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57B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09D8B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274C28A" w14:textId="77777777" w:rsidTr="004654AF">
        <w:tc>
          <w:tcPr>
            <w:tcW w:w="959" w:type="dxa"/>
            <w:shd w:val="clear" w:color="auto" w:fill="auto"/>
            <w:vAlign w:val="center"/>
          </w:tcPr>
          <w:p w14:paraId="7E1DA35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210253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7146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ABEA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5056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2339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52A27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2E96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518B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6E85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4D8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636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F3712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D416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7A45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CC19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E22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76AE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3E1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5B2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BF6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421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1CF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C3B1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C60EE2B" w14:textId="77777777" w:rsidTr="004654AF">
        <w:tc>
          <w:tcPr>
            <w:tcW w:w="959" w:type="dxa"/>
            <w:shd w:val="clear" w:color="auto" w:fill="auto"/>
            <w:vAlign w:val="center"/>
          </w:tcPr>
          <w:p w14:paraId="3458087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04A93E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17EA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9A0F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424B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4761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6FD7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97F2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313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68A0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E6B4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A769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D981B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609B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414A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BE2B6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8B32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1A98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4623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C7D8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A14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71DC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B3C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0F544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BA1F601" w14:textId="77777777" w:rsidTr="004654AF">
        <w:tc>
          <w:tcPr>
            <w:tcW w:w="959" w:type="dxa"/>
            <w:shd w:val="clear" w:color="auto" w:fill="auto"/>
            <w:vAlign w:val="center"/>
          </w:tcPr>
          <w:p w14:paraId="7D9DAD8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07.76-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516FFF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6589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5CDC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95F2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72F1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B5F7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E36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3DE8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FFEA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DC8A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C4F0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54C4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FA99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CE8F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974F2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9881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A390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BA6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38AE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298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2D0D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781C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0DF25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2AFB6C6" w14:textId="77777777" w:rsidTr="004654AF">
        <w:tc>
          <w:tcPr>
            <w:tcW w:w="959" w:type="dxa"/>
            <w:shd w:val="clear" w:color="auto" w:fill="auto"/>
            <w:vAlign w:val="center"/>
          </w:tcPr>
          <w:p w14:paraId="6F67693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D3C4F8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C4B5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7BA0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C418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DF80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50F9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8459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6FDA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1D0B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3CF8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2147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CB9A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FE67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D414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29FF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C86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0F3F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0122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9CE8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8879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A13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F5FB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9B2FD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FE80DFC" w14:textId="77777777" w:rsidTr="004654AF">
        <w:tc>
          <w:tcPr>
            <w:tcW w:w="959" w:type="dxa"/>
            <w:shd w:val="clear" w:color="auto" w:fill="auto"/>
            <w:vAlign w:val="center"/>
          </w:tcPr>
          <w:p w14:paraId="5A03B4C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B3B110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0938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C848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88DE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D440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C9FF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563D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84D9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8633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659B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0709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07E3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BE42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1842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FC85C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7EC4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3B60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F5EB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E16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D013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168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5D8E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B329E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256D27D" w14:textId="77777777" w:rsidTr="004654AF">
        <w:tc>
          <w:tcPr>
            <w:tcW w:w="959" w:type="dxa"/>
            <w:shd w:val="clear" w:color="auto" w:fill="auto"/>
            <w:vAlign w:val="center"/>
          </w:tcPr>
          <w:p w14:paraId="746D3B6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D8D143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4C8F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C1B3A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97A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1A2C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335F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3D22A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A310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792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3950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C8E5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1EB3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D7FC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F329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7EF4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7D17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04A2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E55C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0B00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21EA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088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FD2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8F036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1A1D728" w14:textId="77777777" w:rsidTr="004654AF">
        <w:tc>
          <w:tcPr>
            <w:tcW w:w="959" w:type="dxa"/>
            <w:shd w:val="clear" w:color="auto" w:fill="auto"/>
            <w:vAlign w:val="center"/>
          </w:tcPr>
          <w:p w14:paraId="47D5D4C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14FFE0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D12D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C8BB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CF6A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2876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4D10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6E83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C2C2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BB44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409C2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B344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6A2F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B38E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7E47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69099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515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B73D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B0E8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D30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C237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DB51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E0FD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45CA7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DB2FED8" w14:textId="77777777" w:rsidTr="004654AF">
        <w:tc>
          <w:tcPr>
            <w:tcW w:w="959" w:type="dxa"/>
            <w:shd w:val="clear" w:color="auto" w:fill="auto"/>
            <w:vAlign w:val="center"/>
          </w:tcPr>
          <w:p w14:paraId="28C7E0A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701B585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ПК-88 (77), пр. Д 9050 (несамоходный плавучий кран)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9D5C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AFDE1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CAE6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AE6B1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2E55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FA296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B719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EFE3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3EF3E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2F9D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9C000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EBE9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67081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535CA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9AE3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1CC2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504F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14D6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705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FA33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A938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2AD9B9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8C5D548" w14:textId="77777777" w:rsidTr="004654AF">
        <w:tc>
          <w:tcPr>
            <w:tcW w:w="959" w:type="dxa"/>
            <w:shd w:val="clear" w:color="auto" w:fill="auto"/>
            <w:vAlign w:val="center"/>
          </w:tcPr>
          <w:p w14:paraId="56E7AED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12C1AA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06F4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EED8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F1AD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9A1A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0634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2A61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E036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8563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382E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6430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0A047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E348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6F71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595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4799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E5F5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153B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4D9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273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2D7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E6F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0F958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EDD3CE9" w14:textId="77777777" w:rsidTr="004654AF">
        <w:tc>
          <w:tcPr>
            <w:tcW w:w="959" w:type="dxa"/>
            <w:shd w:val="clear" w:color="auto" w:fill="auto"/>
            <w:vAlign w:val="center"/>
          </w:tcPr>
          <w:p w14:paraId="08942BB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75E997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3195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4385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61ED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E6F7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B9C5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C780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9C26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751E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3224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B302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9698C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4FD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862D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95AF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6D89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37D9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A307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708D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EBDC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7667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77F1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87A5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D4FB565" w14:textId="77777777" w:rsidTr="004654AF">
        <w:tc>
          <w:tcPr>
            <w:tcW w:w="959" w:type="dxa"/>
            <w:shd w:val="clear" w:color="auto" w:fill="auto"/>
            <w:vAlign w:val="center"/>
          </w:tcPr>
          <w:p w14:paraId="78768A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6ABC110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1A73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BF9D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0E8E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6CE9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49D6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C79E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2835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A4B5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C7E9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5E3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95EA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5AB0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33AF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E33D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E7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5491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EAB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C0CF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602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E10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765E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C016A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00B24D5" w14:textId="77777777" w:rsidTr="004654AF">
        <w:tc>
          <w:tcPr>
            <w:tcW w:w="959" w:type="dxa"/>
            <w:shd w:val="clear" w:color="auto" w:fill="auto"/>
            <w:vAlign w:val="center"/>
          </w:tcPr>
          <w:p w14:paraId="15EEB0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0FB725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5D9F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BB4C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6E1A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0424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EE39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91671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D1909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823A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1E2A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4586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4C4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F85C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0A9B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F0B3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3AD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C17D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498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8A8C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EF2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281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F109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F758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D2325DD" w14:textId="77777777" w:rsidTr="004654AF">
        <w:tc>
          <w:tcPr>
            <w:tcW w:w="959" w:type="dxa"/>
            <w:shd w:val="clear" w:color="auto" w:fill="auto"/>
            <w:vAlign w:val="center"/>
          </w:tcPr>
          <w:p w14:paraId="6690BC4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9947CE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89C8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CC4B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7670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D94B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4403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378A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6D022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CF55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1056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D0C3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FB3D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85E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5CB8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3166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2F62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E7AA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8AC5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CD4A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A634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3F5F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3B5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8B0A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683FE38" w14:textId="77777777" w:rsidTr="004654AF">
        <w:tc>
          <w:tcPr>
            <w:tcW w:w="959" w:type="dxa"/>
            <w:shd w:val="clear" w:color="auto" w:fill="auto"/>
            <w:vAlign w:val="center"/>
          </w:tcPr>
          <w:p w14:paraId="787080A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F0459C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F478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C3F2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40E5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BBFF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5217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5489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32FE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6AA9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0035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1E97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ACC8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A7A4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6334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4D8D9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220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3C0F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2C13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402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F2C8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0579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04DD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A9F26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1F9643B" w14:textId="77777777" w:rsidTr="004654AF">
        <w:tc>
          <w:tcPr>
            <w:tcW w:w="959" w:type="dxa"/>
            <w:shd w:val="clear" w:color="auto" w:fill="auto"/>
            <w:vAlign w:val="center"/>
          </w:tcPr>
          <w:p w14:paraId="00BC6BF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09.77-фл.Подт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875A8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A86E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E9462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9332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FB76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0771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A3AF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A248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CC27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178B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513C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89B3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C33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4797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81DC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8A0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30C8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342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AAD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305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6EF6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4AEC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E63B3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8917FC8" w14:textId="77777777" w:rsidTr="004654AF">
        <w:tc>
          <w:tcPr>
            <w:tcW w:w="959" w:type="dxa"/>
            <w:shd w:val="clear" w:color="auto" w:fill="auto"/>
            <w:vAlign w:val="center"/>
          </w:tcPr>
          <w:p w14:paraId="078717EF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64ADDFE6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РТ-758 (79),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735D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DDB08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E041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4932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1EBC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12FB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BA80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DF9D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49C44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05A9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64A3E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5989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AF949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88C45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437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F883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0A4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07E0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4C47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535E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A4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E63DF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6271AEE3" w14:textId="77777777" w:rsidTr="004654AF">
        <w:tc>
          <w:tcPr>
            <w:tcW w:w="959" w:type="dxa"/>
            <w:shd w:val="clear" w:color="auto" w:fill="auto"/>
            <w:vAlign w:val="center"/>
          </w:tcPr>
          <w:p w14:paraId="20DFCD7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4DADFD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CB2E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CD5F2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D095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FDEF8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DB5F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CDECC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66F9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7515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D2DFA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DAAC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1043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EF4E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A737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0BBC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55BE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7A85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5F63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198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913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CC5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ECD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77BC6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E3D0B70" w14:textId="77777777" w:rsidTr="004654AF">
        <w:tc>
          <w:tcPr>
            <w:tcW w:w="959" w:type="dxa"/>
            <w:shd w:val="clear" w:color="auto" w:fill="auto"/>
            <w:vAlign w:val="center"/>
          </w:tcPr>
          <w:p w14:paraId="3E4F1D4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C23B67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1CB7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A529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3718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B4DB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4F92D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C019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9443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E69F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74DE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9A28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11C6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C0613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213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510D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843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C726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5DF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28FE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BB9D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39A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9EB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7B60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DBBD906" w14:textId="77777777" w:rsidTr="004654AF">
        <w:tc>
          <w:tcPr>
            <w:tcW w:w="959" w:type="dxa"/>
            <w:shd w:val="clear" w:color="auto" w:fill="auto"/>
            <w:vAlign w:val="center"/>
          </w:tcPr>
          <w:p w14:paraId="46EC8A4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B8271C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54D0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D9BC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1F9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4007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7B1E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5787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9FD3F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8980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0E95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828E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29541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EE18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2F7D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FDBAC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ACD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20B0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629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100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86E9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BC13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4436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6E86D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6DFE568" w14:textId="77777777" w:rsidTr="004654AF">
        <w:tc>
          <w:tcPr>
            <w:tcW w:w="959" w:type="dxa"/>
            <w:shd w:val="clear" w:color="auto" w:fill="auto"/>
            <w:vAlign w:val="center"/>
          </w:tcPr>
          <w:p w14:paraId="0A81ABE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BAB6B0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3667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2B9A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D492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FE4D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E094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BAF7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B07C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B4AD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6233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688DD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64E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CA31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FDF15D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562B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58F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E51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980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B613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F61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EB1A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570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887A5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CDF95F6" w14:textId="77777777" w:rsidTr="004654AF">
        <w:tc>
          <w:tcPr>
            <w:tcW w:w="959" w:type="dxa"/>
            <w:shd w:val="clear" w:color="auto" w:fill="auto"/>
            <w:vAlign w:val="center"/>
          </w:tcPr>
          <w:p w14:paraId="3670B3F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1CB4641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6FC4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D26B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6076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B6DA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D88FA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0AB1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4F68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5AA7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C5DC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AC06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C81B2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A57D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5BA08B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CED8E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762C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82C9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F80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A1B0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BBE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010E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BE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D6D804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D14FC9C" w14:textId="77777777" w:rsidTr="004654AF">
        <w:tc>
          <w:tcPr>
            <w:tcW w:w="959" w:type="dxa"/>
            <w:shd w:val="clear" w:color="auto" w:fill="auto"/>
            <w:vAlign w:val="center"/>
          </w:tcPr>
          <w:p w14:paraId="1888DA9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53736C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3DAB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FBE3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4510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8A167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FC3A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157E2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3912F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CFED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E167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5C9BE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D5DE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CEA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52D32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EBEE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0D72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EB10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EB42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780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C493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6273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0D2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6C20A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43B4AD3" w14:textId="77777777" w:rsidTr="004654AF">
        <w:tc>
          <w:tcPr>
            <w:tcW w:w="959" w:type="dxa"/>
            <w:shd w:val="clear" w:color="auto" w:fill="auto"/>
            <w:vAlign w:val="center"/>
          </w:tcPr>
          <w:p w14:paraId="692BD08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08.79-фл.Подт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0EC8FE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5A8E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096F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00D0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3BF5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4F6F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7E66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3F4D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935C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641607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1F45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B51C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158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A854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BBF2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253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3679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498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EC6EA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5EC8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CC9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0393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84D9AD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5FBFEC0" w14:textId="77777777" w:rsidTr="004654AF">
        <w:tc>
          <w:tcPr>
            <w:tcW w:w="959" w:type="dxa"/>
            <w:shd w:val="clear" w:color="auto" w:fill="auto"/>
            <w:vAlign w:val="center"/>
          </w:tcPr>
          <w:p w14:paraId="71B2285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5AC35BF7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РТ-759 (80), пр. 1741А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ABE7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CAB8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0C799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9A1BB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A0EE9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4EDD9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3AE37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83A7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AD4F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CA2C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1DE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70C3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E0012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63C8CF1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BE1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B5DF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D34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01B7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FAC3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1B0C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C3AD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0E901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48B4737D" w14:textId="77777777" w:rsidTr="004654AF">
        <w:tc>
          <w:tcPr>
            <w:tcW w:w="959" w:type="dxa"/>
            <w:shd w:val="clear" w:color="auto" w:fill="auto"/>
            <w:vAlign w:val="center"/>
          </w:tcPr>
          <w:p w14:paraId="2F68C5D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179E5D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73F7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FB6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B459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E291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E39C5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F11E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3E3C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9879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7CB85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B8ED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877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29B9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C8E6F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51DC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95AE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42A12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D48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3705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EBEA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7FA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7C29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049C2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272F945" w14:textId="77777777" w:rsidTr="004654AF">
        <w:tc>
          <w:tcPr>
            <w:tcW w:w="959" w:type="dxa"/>
            <w:shd w:val="clear" w:color="auto" w:fill="auto"/>
            <w:vAlign w:val="center"/>
          </w:tcPr>
          <w:p w14:paraId="4DBF5C7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14B748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C278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A0F9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8EE5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F625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FB0A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D659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291A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E974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11771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7CFC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4F87B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ACC1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7C0A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AA431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303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9F95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418E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BAF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9AC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3F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B95E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7242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BB659F0" w14:textId="77777777" w:rsidTr="004654AF">
        <w:tc>
          <w:tcPr>
            <w:tcW w:w="959" w:type="dxa"/>
            <w:shd w:val="clear" w:color="auto" w:fill="auto"/>
            <w:vAlign w:val="center"/>
          </w:tcPr>
          <w:p w14:paraId="6FD1C3A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D4BB39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364E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75F9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F180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DAFE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6F90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40ACE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DACF9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E1DC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6D97C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7FAD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D28B3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867BD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4AB6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4A6D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607A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4272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3E3E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DEDB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03D2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57893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37E0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1B4AF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BD44BEE" w14:textId="77777777" w:rsidTr="004654AF">
        <w:tc>
          <w:tcPr>
            <w:tcW w:w="959" w:type="dxa"/>
            <w:shd w:val="clear" w:color="auto" w:fill="auto"/>
            <w:vAlign w:val="center"/>
          </w:tcPr>
          <w:p w14:paraId="1DA5502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A00239B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62E9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AFED9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3A48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E0F064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7088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536D3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6CBE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C6D7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35BA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45C4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96E2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8CCC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97F1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1724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1B8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C1F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B18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F6D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9B9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CD5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78F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BA6DF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1412E27" w14:textId="77777777" w:rsidTr="004654AF">
        <w:tc>
          <w:tcPr>
            <w:tcW w:w="959" w:type="dxa"/>
            <w:shd w:val="clear" w:color="auto" w:fill="auto"/>
            <w:vAlign w:val="center"/>
          </w:tcPr>
          <w:p w14:paraId="6A71AC12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5E31AB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8583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10815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23EF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9B4A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7DFA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70E8F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4A64A8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85CD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A38B4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71F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E23F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9B9C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CA866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9932FD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9EAF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ACB52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E28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66E53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587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D5EC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D8E0B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31597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61F746C8" w14:textId="77777777" w:rsidTr="004654AF">
        <w:tc>
          <w:tcPr>
            <w:tcW w:w="959" w:type="dxa"/>
            <w:shd w:val="clear" w:color="auto" w:fill="auto"/>
            <w:vAlign w:val="center"/>
          </w:tcPr>
          <w:p w14:paraId="0C94497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FD21B2A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68ED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5B00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3EC7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8315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CA91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39BA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1C5A02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9E6B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995FF2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6A483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6075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890A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56E1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D27A7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A4E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BB04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B892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E942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DB4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95A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4BBE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6D0C3E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2133269" w14:textId="77777777" w:rsidTr="004654AF">
        <w:tc>
          <w:tcPr>
            <w:tcW w:w="959" w:type="dxa"/>
            <w:shd w:val="clear" w:color="auto" w:fill="auto"/>
            <w:vAlign w:val="center"/>
          </w:tcPr>
          <w:p w14:paraId="666361C3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DAA6064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409B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588D01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A497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49F9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E3C93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6AB92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270A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CBDD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307AA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2AAB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804F7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8E2B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632C0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4117E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29CF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0031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649E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805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630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334F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8552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5A7D14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AD27796" w14:textId="77777777" w:rsidTr="004654AF">
        <w:tc>
          <w:tcPr>
            <w:tcW w:w="959" w:type="dxa"/>
            <w:shd w:val="clear" w:color="auto" w:fill="auto"/>
            <w:vAlign w:val="center"/>
          </w:tcPr>
          <w:p w14:paraId="0581956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09.80-фл.Подт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74E41A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3A63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14E8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2295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5DB4E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5D30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0C04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1F44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9D04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C9C1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191A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1CF0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316E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6607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5337F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A959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E585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6BC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5CD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2091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3BC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5EF1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B6633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74D82E2" w14:textId="77777777" w:rsidTr="004654AF">
        <w:tc>
          <w:tcPr>
            <w:tcW w:w="959" w:type="dxa"/>
            <w:shd w:val="clear" w:color="auto" w:fill="auto"/>
            <w:vAlign w:val="center"/>
          </w:tcPr>
          <w:p w14:paraId="5742974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0B233D8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БТП-605 (83), пр. 81170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7BB0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1CA5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0FB3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25AC6C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88A7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89EC4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DADE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97CB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A7004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7033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97CEF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0219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08EBE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F22CB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D53B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5DF5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8F7B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94B1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7A346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3917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4594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85671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A5D3DBC" w14:textId="77777777" w:rsidTr="004654AF">
        <w:tc>
          <w:tcPr>
            <w:tcW w:w="959" w:type="dxa"/>
            <w:shd w:val="clear" w:color="auto" w:fill="auto"/>
            <w:vAlign w:val="center"/>
          </w:tcPr>
          <w:p w14:paraId="73A30D94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09.83-фл.Подт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514CD0A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ECF0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CE9A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F88BE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81C43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52DD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915AB5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5B1CD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6D73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2F73BE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C19F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C054D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80EF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7751B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2B653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B576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A15D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93E3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553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167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D80D8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C59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14E77F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5D852B2C" w14:textId="77777777" w:rsidTr="004654AF">
        <w:tc>
          <w:tcPr>
            <w:tcW w:w="959" w:type="dxa"/>
            <w:shd w:val="clear" w:color="auto" w:fill="auto"/>
            <w:vAlign w:val="center"/>
          </w:tcPr>
          <w:p w14:paraId="26162A9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3B6BD6BD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Виктор Колесников (84),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19F7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62EAC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907C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D1012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A545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B787B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82A89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D6BE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363D8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779D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FF514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1BB7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A667F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926BD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34FC3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BC5D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49A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C3BB6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F883A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E085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67963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05F9DC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74269ED7" w14:textId="77777777" w:rsidTr="004654AF">
        <w:tc>
          <w:tcPr>
            <w:tcW w:w="959" w:type="dxa"/>
            <w:shd w:val="clear" w:color="auto" w:fill="auto"/>
            <w:vAlign w:val="center"/>
          </w:tcPr>
          <w:p w14:paraId="58D60F7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11.84-фл.Подт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71C82A7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CD178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0BC41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6DCB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B1DC8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8F9A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016831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AB038C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7E7E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CD74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F8017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D0E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0F3B6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D679EF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B4A1F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B47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EDD8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A3C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165C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A481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BF75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D8B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E5594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9E183D4" w14:textId="77777777" w:rsidTr="004654AF">
        <w:tc>
          <w:tcPr>
            <w:tcW w:w="959" w:type="dxa"/>
            <w:shd w:val="clear" w:color="auto" w:fill="auto"/>
            <w:vAlign w:val="center"/>
          </w:tcPr>
          <w:p w14:paraId="08A894A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465B3F34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ОТА-965 (85), пр. 758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948F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F5B74C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9B70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0247F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34D5F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A62E84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F7549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9C1F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D6995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A4C8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AB031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457BF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55A9F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0AB20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F7C6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94F9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4129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D9A5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A51F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B85C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BB09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355E33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33F278AF" w14:textId="77777777" w:rsidTr="004654AF">
        <w:tc>
          <w:tcPr>
            <w:tcW w:w="959" w:type="dxa"/>
            <w:shd w:val="clear" w:color="auto" w:fill="auto"/>
            <w:vAlign w:val="center"/>
          </w:tcPr>
          <w:p w14:paraId="5B8B4AD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12.85-фл.Подт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C2C019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5036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33783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BE43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1DA9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0CA8C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6B40F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D66F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F33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7E86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0B76D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4DB1B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C57C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75695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FC241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8B82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6CB4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4E31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3B2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9AFB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C4FD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F509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34332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C6A722D" w14:textId="77777777" w:rsidTr="004654AF">
        <w:tc>
          <w:tcPr>
            <w:tcW w:w="959" w:type="dxa"/>
            <w:shd w:val="clear" w:color="auto" w:fill="auto"/>
            <w:vAlign w:val="center"/>
          </w:tcPr>
          <w:p w14:paraId="780C996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666F239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Богучаны (86), пр. Р 14А (буксирный теплоход)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671F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D2FF3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A6D17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1BE64F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356F4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CFA5B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B9012E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329F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E1471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4B9E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1D075E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C52D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2D776AF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94E9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B0C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326A7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B4F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9DFC5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E58B4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1D63E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8DB25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16FE7F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182DC50A" w14:textId="77777777" w:rsidTr="004654AF">
        <w:tc>
          <w:tcPr>
            <w:tcW w:w="959" w:type="dxa"/>
            <w:shd w:val="clear" w:color="auto" w:fill="auto"/>
            <w:vAlign w:val="center"/>
          </w:tcPr>
          <w:p w14:paraId="5AAB076E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E48F40E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C7A8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A7B4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D02B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27D0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7C83D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7DA9B8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8D94B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8FD2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A8984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9B03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DA2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F315F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99F88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35AE7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283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3A7C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835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956D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86A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6450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27EA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EA26C9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A60935" w14:textId="77777777" w:rsidTr="004654AF">
        <w:tc>
          <w:tcPr>
            <w:tcW w:w="959" w:type="dxa"/>
            <w:shd w:val="clear" w:color="auto" w:fill="auto"/>
            <w:vAlign w:val="center"/>
          </w:tcPr>
          <w:p w14:paraId="2EECC9BB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D03CE2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0838A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4726F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26C6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8FACE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E93A9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7890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B5D0CD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C39E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A9161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63F22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34D11E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B518B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4832FF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D388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3975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602A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695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15E9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5780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9BC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FAA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88B3C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283D0C21" w14:textId="77777777" w:rsidTr="004654AF">
        <w:tc>
          <w:tcPr>
            <w:tcW w:w="959" w:type="dxa"/>
            <w:shd w:val="clear" w:color="auto" w:fill="auto"/>
            <w:vAlign w:val="center"/>
          </w:tcPr>
          <w:p w14:paraId="2CBC1B55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771671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8BD3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331B4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E19B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E24868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4AF4A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898F9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FBB76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AF25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B3EA01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8FED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893E6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048B4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260113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8220F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3742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EBE2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5E17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88E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31286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8F6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4F081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8F5C9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00E1628" w14:textId="77777777" w:rsidTr="004654AF">
        <w:tc>
          <w:tcPr>
            <w:tcW w:w="959" w:type="dxa"/>
            <w:shd w:val="clear" w:color="auto" w:fill="auto"/>
            <w:vAlign w:val="center"/>
          </w:tcPr>
          <w:p w14:paraId="490703F0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D2EDFA3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4634B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60919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BF25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8FF3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7BEB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A11E9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3B490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6E79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E492D4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5ADA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06A30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DB492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B92160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E6452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B6378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7E056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2DAF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75B0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2BC37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7187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2F58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24159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A143FA3" w14:textId="77777777" w:rsidTr="004654AF">
        <w:tc>
          <w:tcPr>
            <w:tcW w:w="959" w:type="dxa"/>
            <w:shd w:val="clear" w:color="auto" w:fill="auto"/>
            <w:vAlign w:val="center"/>
          </w:tcPr>
          <w:p w14:paraId="6774E06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9D1FAEF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944D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7508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D496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AE0B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0CBEF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D060B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FBBE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C615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12CD8F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8B231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4CEE4A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26CD3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9AD65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1CFC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FC81A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062A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4B3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786C0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D5122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2517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D238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497B8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EC6DC29" w14:textId="77777777" w:rsidTr="004654AF">
        <w:tc>
          <w:tcPr>
            <w:tcW w:w="959" w:type="dxa"/>
            <w:shd w:val="clear" w:color="auto" w:fill="auto"/>
            <w:vAlign w:val="center"/>
          </w:tcPr>
          <w:p w14:paraId="15DA0B09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06.86-фл.Подт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8E6224C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BEA9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06B49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FFFB5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5AF8B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03C3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9764C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A5D66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4280B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E4FE40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EC10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2F9F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0AC69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715B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DBF1D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E9E28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A452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148D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508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B05C9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D1A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1D3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261034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14500ABA" w14:textId="77777777" w:rsidTr="004654AF">
        <w:tc>
          <w:tcPr>
            <w:tcW w:w="959" w:type="dxa"/>
            <w:shd w:val="clear" w:color="auto" w:fill="auto"/>
            <w:vAlign w:val="center"/>
          </w:tcPr>
          <w:p w14:paraId="3DF8F1ED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1265F38E" w14:textId="77777777" w:rsidR="00F92F1F" w:rsidRPr="00F92F1F" w:rsidRDefault="00F92F1F" w:rsidP="001B19D8">
            <w:pPr>
              <w:jc w:val="center"/>
              <w:rPr>
                <w:i/>
                <w:sz w:val="18"/>
                <w:szCs w:val="18"/>
              </w:rPr>
            </w:pPr>
            <w:r w:rsidRPr="00F92F1F">
              <w:rPr>
                <w:i/>
                <w:sz w:val="18"/>
                <w:szCs w:val="18"/>
              </w:rPr>
              <w:t>Курагино (87), пр. Р-14А (буксир-толкач)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3D5BF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FEC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CE599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77506C1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4EC36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5FAC4B8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FDA111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CFAA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8B9B6D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A72A3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30B8C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D1307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E1EE71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293355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7327D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CC7B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A555D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DB9F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8E756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39F8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AA20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14:paraId="78273CA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92F1F" w:rsidRPr="00F06873" w14:paraId="0C10E8F6" w14:textId="77777777" w:rsidTr="004654AF">
        <w:tc>
          <w:tcPr>
            <w:tcW w:w="959" w:type="dxa"/>
            <w:shd w:val="clear" w:color="auto" w:fill="auto"/>
            <w:vAlign w:val="center"/>
          </w:tcPr>
          <w:p w14:paraId="5DB82C81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D902DC5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38E7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51FED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F269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2BE7FA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34B5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E11118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FDA2EE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470DA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0E33AB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50A57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8E9CE4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9A7AA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D5FB60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BD7EDB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C7228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85675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DA78E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E13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28D66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576C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9B39F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A0C7C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04D9A867" w14:textId="77777777" w:rsidTr="004654AF">
        <w:tc>
          <w:tcPr>
            <w:tcW w:w="959" w:type="dxa"/>
            <w:shd w:val="clear" w:color="auto" w:fill="auto"/>
            <w:vAlign w:val="center"/>
          </w:tcPr>
          <w:p w14:paraId="7FC5CA2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02.87-</w:t>
            </w:r>
            <w:r>
              <w:rPr>
                <w:sz w:val="18"/>
                <w:szCs w:val="18"/>
              </w:rPr>
              <w:lastRenderedPageBreak/>
              <w:t>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1E9417D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Старший помощник капитана - </w:t>
            </w:r>
            <w:r>
              <w:rPr>
                <w:sz w:val="18"/>
                <w:szCs w:val="18"/>
              </w:rPr>
              <w:lastRenderedPageBreak/>
              <w:t>первый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823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A138FD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812E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E1BB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EB45C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E1C00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28FF4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9E02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3D79D7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C113A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71AFE2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95D36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BDBBBB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BDE0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52F56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9DBE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6AEC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CF4E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BC9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9900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A0D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FB0989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7215442E" w14:textId="77777777" w:rsidTr="004654AF">
        <w:tc>
          <w:tcPr>
            <w:tcW w:w="959" w:type="dxa"/>
            <w:shd w:val="clear" w:color="auto" w:fill="auto"/>
            <w:vAlign w:val="center"/>
          </w:tcPr>
          <w:p w14:paraId="2D1E33F6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7ABC3536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52587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F17E2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6302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524A9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057B7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5DB26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592328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A80F7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E6761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10F70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E181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1F363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E6FCC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1F1E4C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1A8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00FE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3A52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7487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8D7AC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AC45C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FD346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2CF9F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07D7751" w14:textId="77777777" w:rsidTr="004654AF">
        <w:tc>
          <w:tcPr>
            <w:tcW w:w="959" w:type="dxa"/>
            <w:shd w:val="clear" w:color="auto" w:fill="auto"/>
            <w:vAlign w:val="center"/>
          </w:tcPr>
          <w:p w14:paraId="34E59B17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77B8E01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03B59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B5A846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952F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85B0F9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715AC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FB3B51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C3733C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CA663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BC0D8E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4DC5F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AFBF4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4B3735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F91A9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16AA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B8DC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CC3C0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6CB3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F5A3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45E51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3C5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7F015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563CB5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4C5A330D" w14:textId="77777777" w:rsidTr="004654AF">
        <w:tc>
          <w:tcPr>
            <w:tcW w:w="959" w:type="dxa"/>
            <w:shd w:val="clear" w:color="auto" w:fill="auto"/>
            <w:vAlign w:val="center"/>
          </w:tcPr>
          <w:p w14:paraId="285731A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41965C2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 - рулевой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6187E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1A6E3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6291B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27DFC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40B94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C1155C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01388F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7AE40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3D8B523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DCCD4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45BB444D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382A52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BC584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93FA2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194B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E43BA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14E7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BC1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3297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5AF64E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A7CA2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022BE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92F1F" w:rsidRPr="00F06873" w14:paraId="3EC20541" w14:textId="77777777" w:rsidTr="004654AF">
        <w:tc>
          <w:tcPr>
            <w:tcW w:w="959" w:type="dxa"/>
            <w:shd w:val="clear" w:color="auto" w:fill="auto"/>
            <w:vAlign w:val="center"/>
          </w:tcPr>
          <w:p w14:paraId="3B654B2C" w14:textId="77777777" w:rsid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06.87-фл.Подт 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38019B78" w14:textId="77777777" w:rsidR="00F92F1F" w:rsidRPr="00F92F1F" w:rsidRDefault="00F92F1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B6252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6BD46B4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4E3DE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2AACBCB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59200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7F2DD0E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1BB428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8296A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1D9A06A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EBDB0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073D565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25D1B8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60EB6DB0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2DBDDB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D59B16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AB5A2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AE8F17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44809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3C6393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C4E43C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47F81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94C4A0F" w14:textId="77777777" w:rsidR="00F92F1F" w:rsidRDefault="00F92F1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14:paraId="3450665B" w14:textId="77777777" w:rsidR="0065289A" w:rsidRDefault="0065289A" w:rsidP="009A1326">
      <w:pPr>
        <w:rPr>
          <w:sz w:val="18"/>
          <w:szCs w:val="18"/>
          <w:lang w:val="en-US"/>
        </w:rPr>
      </w:pPr>
    </w:p>
    <w:p w14:paraId="0B737F70" w14:textId="77777777" w:rsidR="00936F48" w:rsidRPr="00F63815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="00927996">
        <w:rPr>
          <w:rStyle w:val="a9"/>
          <w:lang w:val="en-US"/>
        </w:rPr>
        <w:fldChar w:fldCharType="begin"/>
      </w:r>
      <w:r w:rsidR="00927996">
        <w:rPr>
          <w:rStyle w:val="a9"/>
          <w:lang w:val="en-US"/>
        </w:rPr>
        <w:instrText xml:space="preserve"> DOCVARIABLE fill_date \* MERGEFORMAT </w:instrText>
      </w:r>
      <w:r w:rsidR="00927996">
        <w:rPr>
          <w:rStyle w:val="a9"/>
          <w:lang w:val="en-US"/>
        </w:rPr>
        <w:fldChar w:fldCharType="separate"/>
      </w:r>
      <w:r w:rsidR="00F63815">
        <w:rPr>
          <w:rStyle w:val="a9"/>
          <w:lang w:val="en-US"/>
        </w:rPr>
        <w:t>11</w:t>
      </w:r>
      <w:r w:rsidR="00F63815">
        <w:rPr>
          <w:rStyle w:val="a9"/>
        </w:rPr>
        <w:t>.</w:t>
      </w:r>
      <w:r w:rsidR="00F63815">
        <w:rPr>
          <w:rStyle w:val="a9"/>
          <w:lang w:val="en-US"/>
        </w:rPr>
        <w:t>02</w:t>
      </w:r>
      <w:r w:rsidR="00F92F1F">
        <w:rPr>
          <w:rStyle w:val="a9"/>
        </w:rPr>
        <w:t>.202</w:t>
      </w:r>
      <w:r w:rsidR="00F63815">
        <w:rPr>
          <w:rStyle w:val="a9"/>
          <w:lang w:val="en-US"/>
        </w:rPr>
        <w:t>2</w:t>
      </w:r>
      <w:r w:rsidR="00927996">
        <w:rPr>
          <w:rStyle w:val="a9"/>
          <w:lang w:val="en-US"/>
        </w:rPr>
        <w:fldChar w:fldCharType="end"/>
      </w:r>
    </w:p>
    <w:p w14:paraId="68EC9F03" w14:textId="77777777" w:rsidR="004654AF" w:rsidRDefault="004654AF" w:rsidP="009D6532"/>
    <w:p w14:paraId="589D2030" w14:textId="77777777"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30BF633C" w14:textId="77777777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1EE8B312" w14:textId="77777777" w:rsidR="009D6532" w:rsidRPr="004E51DC" w:rsidRDefault="00F92F1F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14:paraId="602A8703" w14:textId="77777777"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A8A773F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D0DA114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EE93309" w14:textId="77777777" w:rsidR="009D6532" w:rsidRPr="004E51DC" w:rsidRDefault="00F92F1F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14:paraId="3357D802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4C06823E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4EEEEDC5" w14:textId="77777777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394EBF0D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1D042FCA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4AA1899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4C7E729C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29FF9A06" w14:textId="77777777" w:rsidR="009D6532" w:rsidRPr="000905BE" w:rsidRDefault="00F92F1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4DC4995E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0A3C860A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14:paraId="3F248AFD" w14:textId="77777777" w:rsidR="009D6532" w:rsidRDefault="009D6532" w:rsidP="009D6532">
      <w:pPr>
        <w:rPr>
          <w:lang w:val="en-US"/>
        </w:rPr>
      </w:pPr>
    </w:p>
    <w:p w14:paraId="77F4DF61" w14:textId="77777777"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04E5B584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082A736B" w14:textId="77777777" w:rsidR="009D6532" w:rsidRPr="004E51DC" w:rsidRDefault="00F92F1F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14:paraId="5F9A87FE" w14:textId="77777777"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65FF6FC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6A9307F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5A5C0E9" w14:textId="77777777" w:rsidR="009D6532" w:rsidRPr="004E51DC" w:rsidRDefault="00F92F1F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14:paraId="62E6823C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401F1E99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3AF32A6B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7B714BF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447B1EDD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25BD4AF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57FB1397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562B75C6" w14:textId="77777777" w:rsidR="009D6532" w:rsidRPr="000905BE" w:rsidRDefault="00F92F1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5C5218AD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5489865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92F1F" w:rsidRPr="00F92F1F" w14:paraId="079D291C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F25E9" w14:textId="77777777" w:rsidR="00F92F1F" w:rsidRPr="00F92F1F" w:rsidRDefault="00F92F1F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"Норникель –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E29B8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5C06" w14:textId="77777777" w:rsidR="00F92F1F" w:rsidRPr="00F92F1F" w:rsidRDefault="00F92F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0E2666" w14:textId="77777777" w:rsidR="00F92F1F" w:rsidRPr="00F92F1F" w:rsidRDefault="00F92F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3F730" w14:textId="77777777" w:rsidR="00F92F1F" w:rsidRPr="00F92F1F" w:rsidRDefault="00F92F1F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8EC800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B807E" w14:textId="77777777" w:rsidR="00F92F1F" w:rsidRPr="00F92F1F" w:rsidRDefault="00F92F1F" w:rsidP="009D6532">
            <w:pPr>
              <w:pStyle w:val="aa"/>
            </w:pPr>
          </w:p>
        </w:tc>
      </w:tr>
      <w:tr w:rsidR="00F92F1F" w:rsidRPr="00F92F1F" w14:paraId="1D2D022D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333EC7A7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0A7E1927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297AB96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F9E58BC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8BEE376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7E29046C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069BAC48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  <w:tr w:rsidR="00F92F1F" w:rsidRPr="00F92F1F" w14:paraId="07E956DF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3EC7" w14:textId="77777777" w:rsidR="00F92F1F" w:rsidRPr="00F92F1F" w:rsidRDefault="00F92F1F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A4E9A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662E1" w14:textId="77777777" w:rsidR="00F92F1F" w:rsidRPr="00F92F1F" w:rsidRDefault="00F92F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5C322C" w14:textId="77777777" w:rsidR="00F92F1F" w:rsidRPr="00F92F1F" w:rsidRDefault="00F92F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D930E" w14:textId="77777777" w:rsidR="00F92F1F" w:rsidRPr="00F92F1F" w:rsidRDefault="00F92F1F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FF6E76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D4768" w14:textId="77777777" w:rsidR="00F92F1F" w:rsidRPr="00F92F1F" w:rsidRDefault="00F92F1F" w:rsidP="009D6532">
            <w:pPr>
              <w:pStyle w:val="aa"/>
            </w:pPr>
          </w:p>
        </w:tc>
      </w:tr>
      <w:tr w:rsidR="00F92F1F" w:rsidRPr="00F92F1F" w14:paraId="3AE50B92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1DB666AE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798DE77E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F6B526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A904DB2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D0165CD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9AB55E5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4D0B05A9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  <w:tr w:rsidR="00F92F1F" w:rsidRPr="00F92F1F" w14:paraId="7CB1BCF7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BE72" w14:textId="77777777" w:rsidR="00F92F1F" w:rsidRPr="00F92F1F" w:rsidRDefault="00F92F1F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0C1686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8D6F1" w14:textId="77777777" w:rsidR="00F92F1F" w:rsidRPr="00F92F1F" w:rsidRDefault="00F92F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EAA13B" w14:textId="77777777" w:rsidR="00F92F1F" w:rsidRPr="00F92F1F" w:rsidRDefault="00F92F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51CA" w14:textId="77777777" w:rsidR="00F92F1F" w:rsidRPr="00F92F1F" w:rsidRDefault="00F92F1F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A687DF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77FE1" w14:textId="77777777" w:rsidR="00F92F1F" w:rsidRPr="00F92F1F" w:rsidRDefault="00F92F1F" w:rsidP="009D6532">
            <w:pPr>
              <w:pStyle w:val="aa"/>
            </w:pPr>
          </w:p>
        </w:tc>
      </w:tr>
      <w:tr w:rsidR="00F92F1F" w:rsidRPr="00F92F1F" w14:paraId="1C6C3F2C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49AB54F4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CE6ECFB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1E38F1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6C7B54A2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26AB7F2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631FAABC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0E5D6BF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  <w:tr w:rsidR="00F92F1F" w:rsidRPr="00F92F1F" w14:paraId="34B9D961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03008" w14:textId="77777777" w:rsidR="00F92F1F" w:rsidRPr="00F92F1F" w:rsidRDefault="00F92F1F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FF93D4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6D54E" w14:textId="77777777" w:rsidR="00F92F1F" w:rsidRPr="00F92F1F" w:rsidRDefault="00F92F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C1C809" w14:textId="77777777" w:rsidR="00F92F1F" w:rsidRPr="00F92F1F" w:rsidRDefault="00F92F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3CBAC" w14:textId="77777777" w:rsidR="00F92F1F" w:rsidRPr="00F92F1F" w:rsidRDefault="00F92F1F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496D7C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A0C62" w14:textId="77777777" w:rsidR="00F92F1F" w:rsidRPr="00F92F1F" w:rsidRDefault="00F92F1F" w:rsidP="009D6532">
            <w:pPr>
              <w:pStyle w:val="aa"/>
            </w:pPr>
          </w:p>
        </w:tc>
      </w:tr>
      <w:tr w:rsidR="00F92F1F" w:rsidRPr="00F92F1F" w14:paraId="18008373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58D5268B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04348734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E338E29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4AE1A48B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D7246D5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34142728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042EF1D7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  <w:tr w:rsidR="00F92F1F" w:rsidRPr="00F92F1F" w14:paraId="1DC5E4DC" w14:textId="77777777" w:rsidTr="00F92F1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8B0C" w14:textId="77777777" w:rsidR="00F92F1F" w:rsidRPr="00F92F1F" w:rsidRDefault="00F92F1F" w:rsidP="009D6532">
            <w:pPr>
              <w:pStyle w:val="aa"/>
            </w:pPr>
            <w:r>
              <w:lastRenderedPageBreak/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463502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6BE9" w14:textId="77777777" w:rsidR="00F92F1F" w:rsidRPr="00F92F1F" w:rsidRDefault="00F92F1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74AFD8" w14:textId="77777777" w:rsidR="00F92F1F" w:rsidRPr="00F92F1F" w:rsidRDefault="00F92F1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E861" w14:textId="77777777" w:rsidR="00F92F1F" w:rsidRPr="00F92F1F" w:rsidRDefault="00F92F1F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01B544" w14:textId="77777777" w:rsidR="00F92F1F" w:rsidRPr="00F92F1F" w:rsidRDefault="00F92F1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DE5A" w14:textId="77777777" w:rsidR="00F92F1F" w:rsidRPr="00F92F1F" w:rsidRDefault="00F92F1F" w:rsidP="009D6532">
            <w:pPr>
              <w:pStyle w:val="aa"/>
            </w:pPr>
          </w:p>
        </w:tc>
      </w:tr>
      <w:tr w:rsidR="00F92F1F" w:rsidRPr="00F92F1F" w14:paraId="04978679" w14:textId="77777777" w:rsidTr="00F92F1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4BE98E4F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5A0543FD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70E3234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6A8C0F2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2FEC566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62E7D0D0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242B7F1" w14:textId="77777777" w:rsidR="00F92F1F" w:rsidRPr="00F92F1F" w:rsidRDefault="00F92F1F" w:rsidP="009D6532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</w:tbl>
    <w:p w14:paraId="440E956A" w14:textId="77777777" w:rsidR="002743B5" w:rsidRDefault="002743B5" w:rsidP="002743B5">
      <w:pPr>
        <w:rPr>
          <w:lang w:val="en-US"/>
        </w:rPr>
      </w:pPr>
    </w:p>
    <w:p w14:paraId="7E86EBF4" w14:textId="77777777"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F92F1F" w14:paraId="1067DC22" w14:textId="77777777" w:rsidTr="00F92F1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6F7CA" w14:textId="77777777" w:rsidR="002743B5" w:rsidRPr="00F92F1F" w:rsidRDefault="00F92F1F" w:rsidP="002743B5">
            <w:pPr>
              <w:pStyle w:val="aa"/>
            </w:pPr>
            <w:r w:rsidRPr="00F92F1F">
              <w:t>4281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CB582" w14:textId="77777777" w:rsidR="002743B5" w:rsidRPr="00F92F1F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0DC0" w14:textId="77777777" w:rsidR="002743B5" w:rsidRPr="00F92F1F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E84A34" w14:textId="77777777" w:rsidR="002743B5" w:rsidRPr="00F92F1F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3835C" w14:textId="77777777" w:rsidR="002743B5" w:rsidRPr="00F92F1F" w:rsidRDefault="00F92F1F" w:rsidP="002743B5">
            <w:pPr>
              <w:pStyle w:val="aa"/>
            </w:pPr>
            <w:r w:rsidRPr="00F92F1F">
              <w:t>Шишкова Анна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32B6D" w14:textId="77777777" w:rsidR="002743B5" w:rsidRPr="00F92F1F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C79E" w14:textId="77777777" w:rsidR="002743B5" w:rsidRPr="00F63815" w:rsidRDefault="00F63815" w:rsidP="002743B5">
            <w:pPr>
              <w:pStyle w:val="aa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.</w:t>
            </w:r>
            <w:r>
              <w:rPr>
                <w:lang w:val="en-US"/>
              </w:rPr>
              <w:t>02</w:t>
            </w:r>
            <w:r>
              <w:t>.202</w:t>
            </w:r>
            <w:r>
              <w:rPr>
                <w:lang w:val="en-US"/>
              </w:rPr>
              <w:t>2</w:t>
            </w:r>
          </w:p>
        </w:tc>
      </w:tr>
      <w:tr w:rsidR="002743B5" w:rsidRPr="00F92F1F" w14:paraId="2B40F4D3" w14:textId="77777777" w:rsidTr="00F92F1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7B74AEC2" w14:textId="77777777" w:rsidR="002743B5" w:rsidRPr="00F92F1F" w:rsidRDefault="00F92F1F" w:rsidP="002743B5">
            <w:pPr>
              <w:pStyle w:val="aa"/>
              <w:rPr>
                <w:b/>
                <w:vertAlign w:val="superscript"/>
              </w:rPr>
            </w:pPr>
            <w:r w:rsidRPr="00F92F1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46614156" w14:textId="77777777" w:rsidR="002743B5" w:rsidRPr="00F92F1F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C1459A2" w14:textId="77777777" w:rsidR="002743B5" w:rsidRPr="00F92F1F" w:rsidRDefault="00F92F1F" w:rsidP="002743B5">
            <w:pPr>
              <w:pStyle w:val="aa"/>
              <w:rPr>
                <w:b/>
                <w:vertAlign w:val="superscript"/>
              </w:rPr>
            </w:pPr>
            <w:r w:rsidRPr="00F92F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53BF6A13" w14:textId="77777777" w:rsidR="002743B5" w:rsidRPr="00F92F1F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1554D04" w14:textId="77777777" w:rsidR="002743B5" w:rsidRPr="00F92F1F" w:rsidRDefault="00F92F1F" w:rsidP="002743B5">
            <w:pPr>
              <w:pStyle w:val="aa"/>
              <w:rPr>
                <w:b/>
                <w:vertAlign w:val="superscript"/>
              </w:rPr>
            </w:pPr>
            <w:r w:rsidRPr="00F92F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707884CB" w14:textId="77777777" w:rsidR="002743B5" w:rsidRPr="00F92F1F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8B40C7" w14:textId="77777777" w:rsidR="002743B5" w:rsidRPr="00F92F1F" w:rsidRDefault="00F92F1F" w:rsidP="002743B5">
            <w:pPr>
              <w:pStyle w:val="aa"/>
              <w:rPr>
                <w:vertAlign w:val="superscript"/>
              </w:rPr>
            </w:pPr>
            <w:r w:rsidRPr="00F92F1F">
              <w:rPr>
                <w:vertAlign w:val="superscript"/>
              </w:rPr>
              <w:t>(дата)</w:t>
            </w:r>
          </w:p>
        </w:tc>
      </w:tr>
    </w:tbl>
    <w:p w14:paraId="75FD1705" w14:textId="77777777" w:rsidR="00DC1A91" w:rsidRDefault="00DC1A91" w:rsidP="00DC1A91">
      <w:pPr>
        <w:rPr>
          <w:lang w:val="en-US"/>
        </w:rPr>
      </w:pPr>
    </w:p>
    <w:sectPr w:rsidR="00DC1A9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B8B0C" w14:textId="77777777" w:rsidR="000E48F6" w:rsidRPr="00D621A4" w:rsidRDefault="000E48F6" w:rsidP="00F92F1F">
      <w:r>
        <w:separator/>
      </w:r>
    </w:p>
  </w:endnote>
  <w:endnote w:type="continuationSeparator" w:id="0">
    <w:p w14:paraId="1C54E100" w14:textId="77777777" w:rsidR="000E48F6" w:rsidRPr="00D621A4" w:rsidRDefault="000E48F6" w:rsidP="00F9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964290"/>
      <w:docPartObj>
        <w:docPartGallery w:val="Page Numbers (Bottom of Page)"/>
        <w:docPartUnique/>
      </w:docPartObj>
    </w:sdtPr>
    <w:sdtContent>
      <w:p w14:paraId="49A24C5E" w14:textId="77777777" w:rsidR="00927996" w:rsidRDefault="00927996">
        <w:pPr>
          <w:pStyle w:val="ad"/>
          <w:jc w:val="right"/>
        </w:pPr>
        <w:r w:rsidRPr="007B2483">
          <w:rPr>
            <w:sz w:val="18"/>
          </w:rPr>
          <w:fldChar w:fldCharType="begin"/>
        </w:r>
        <w:r w:rsidRPr="007B2483">
          <w:rPr>
            <w:sz w:val="18"/>
          </w:rPr>
          <w:instrText xml:space="preserve"> PAGE   \* MERGEFORMAT </w:instrText>
        </w:r>
        <w:r w:rsidRPr="007B2483">
          <w:rPr>
            <w:sz w:val="18"/>
          </w:rPr>
          <w:fldChar w:fldCharType="separate"/>
        </w:r>
        <w:r w:rsidR="00665E0F">
          <w:rPr>
            <w:noProof/>
            <w:sz w:val="18"/>
          </w:rPr>
          <w:t>15</w:t>
        </w:r>
        <w:r w:rsidRPr="007B2483">
          <w:rPr>
            <w:sz w:val="18"/>
          </w:rPr>
          <w:fldChar w:fldCharType="end"/>
        </w:r>
      </w:p>
    </w:sdtContent>
  </w:sdt>
  <w:p w14:paraId="72588B4F" w14:textId="77777777" w:rsidR="00927996" w:rsidRDefault="009279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A89A3" w14:textId="77777777" w:rsidR="000E48F6" w:rsidRPr="00D621A4" w:rsidRDefault="000E48F6" w:rsidP="00F92F1F">
      <w:r>
        <w:separator/>
      </w:r>
    </w:p>
  </w:footnote>
  <w:footnote w:type="continuationSeparator" w:id="0">
    <w:p w14:paraId="5275860A" w14:textId="77777777" w:rsidR="000E48F6" w:rsidRPr="00D621A4" w:rsidRDefault="000E48F6" w:rsidP="00F92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150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 (филиал АО «ЕРП» Подтесовская ремонтно-эксплуатационная база флота)"/>
    <w:docVar w:name="doc_name" w:val="Документ150"/>
    <w:docVar w:name="doc_type" w:val="5"/>
    <w:docVar w:name="fill_date" w:val="30.11.2021"/>
    <w:docVar w:name="org_guid" w:val="82B294CA88844520B8082D7C7597FB76"/>
    <w:docVar w:name="org_id" w:val="43"/>
    <w:docVar w:name="org_name" w:val="     "/>
    <w:docVar w:name="pers_guids" w:val="FDE40A48C84D407CADEF7DEF928E8A1B@"/>
    <w:docVar w:name="pers_snils" w:val="FDE40A48C84D407CADEF7DEF928E8A1B@"/>
    <w:docVar w:name="podr_id" w:val="ceh_25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F92F1F"/>
    <w:rsid w:val="0002033E"/>
    <w:rsid w:val="000C5130"/>
    <w:rsid w:val="000D3760"/>
    <w:rsid w:val="000E48F6"/>
    <w:rsid w:val="000F0714"/>
    <w:rsid w:val="001906DE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01EA4"/>
    <w:rsid w:val="00547088"/>
    <w:rsid w:val="005567D6"/>
    <w:rsid w:val="005645F0"/>
    <w:rsid w:val="00572AE0"/>
    <w:rsid w:val="00584289"/>
    <w:rsid w:val="005F64E6"/>
    <w:rsid w:val="00642E12"/>
    <w:rsid w:val="0065289A"/>
    <w:rsid w:val="00665E0F"/>
    <w:rsid w:val="0067226F"/>
    <w:rsid w:val="006C009C"/>
    <w:rsid w:val="006E4DFC"/>
    <w:rsid w:val="00724CCB"/>
    <w:rsid w:val="00725C51"/>
    <w:rsid w:val="007B2483"/>
    <w:rsid w:val="00817693"/>
    <w:rsid w:val="00820552"/>
    <w:rsid w:val="00927996"/>
    <w:rsid w:val="00936F48"/>
    <w:rsid w:val="009647F7"/>
    <w:rsid w:val="00993996"/>
    <w:rsid w:val="009A1326"/>
    <w:rsid w:val="009D6532"/>
    <w:rsid w:val="009E444F"/>
    <w:rsid w:val="00A026A4"/>
    <w:rsid w:val="00A96776"/>
    <w:rsid w:val="00AF1EDF"/>
    <w:rsid w:val="00B00FC2"/>
    <w:rsid w:val="00B12F45"/>
    <w:rsid w:val="00B2089E"/>
    <w:rsid w:val="00B3448B"/>
    <w:rsid w:val="00B874F5"/>
    <w:rsid w:val="00BA560A"/>
    <w:rsid w:val="00BC30DF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63815"/>
    <w:rsid w:val="00F835B0"/>
    <w:rsid w:val="00F92F1F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03AD3"/>
  <w15:docId w15:val="{1B26C904-8C3C-4320-B640-DE60359D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92F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92F1F"/>
    <w:rPr>
      <w:sz w:val="24"/>
    </w:rPr>
  </w:style>
  <w:style w:type="paragraph" w:styleId="ad">
    <w:name w:val="footer"/>
    <w:basedOn w:val="a"/>
    <w:link w:val="ae"/>
    <w:uiPriority w:val="99"/>
    <w:rsid w:val="00F92F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2F1F"/>
    <w:rPr>
      <w:sz w:val="24"/>
    </w:rPr>
  </w:style>
  <w:style w:type="character" w:styleId="af">
    <w:name w:val="annotation reference"/>
    <w:basedOn w:val="a0"/>
    <w:semiHidden/>
    <w:unhideWhenUsed/>
    <w:rsid w:val="009E444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9E444F"/>
    <w:rPr>
      <w:sz w:val="20"/>
    </w:rPr>
  </w:style>
  <w:style w:type="character" w:customStyle="1" w:styleId="af1">
    <w:name w:val="Текст примечания Знак"/>
    <w:basedOn w:val="a0"/>
    <w:link w:val="af0"/>
    <w:semiHidden/>
    <w:rsid w:val="009E444F"/>
  </w:style>
  <w:style w:type="paragraph" w:styleId="af2">
    <w:name w:val="annotation subject"/>
    <w:basedOn w:val="af0"/>
    <w:next w:val="af0"/>
    <w:link w:val="af3"/>
    <w:semiHidden/>
    <w:unhideWhenUsed/>
    <w:rsid w:val="009E444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9E444F"/>
    <w:rPr>
      <w:b/>
      <w:bCs/>
    </w:rPr>
  </w:style>
  <w:style w:type="paragraph" w:styleId="af4">
    <w:name w:val="Balloon Text"/>
    <w:basedOn w:val="a"/>
    <w:link w:val="af5"/>
    <w:semiHidden/>
    <w:unhideWhenUsed/>
    <w:rsid w:val="009E444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9E4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30</Pages>
  <Words>7942</Words>
  <Characters>45275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53111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a.shishkova</dc:creator>
  <cp:lastModifiedBy>Карзевич Наталья Всеволодовна</cp:lastModifiedBy>
  <cp:revision>2</cp:revision>
  <dcterms:created xsi:type="dcterms:W3CDTF">2022-04-11T06:51:00Z</dcterms:created>
  <dcterms:modified xsi:type="dcterms:W3CDTF">2022-04-11T06:51:00Z</dcterms:modified>
</cp:coreProperties>
</file>